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AA5E9E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คู่มือสำหรับประชาชน</w:t>
      </w:r>
      <w:r w:rsidR="001B1C8D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C81DB8" w:rsidRPr="00AA5E9E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การขอใบแทนใบอนุญาตผลิต นำเข้า ส่งออก หรือมีไว้ในครอบครองซึ่งวัตถุอันตรายชนิดที่ </w:t>
      </w:r>
      <w:r w:rsidR="00C81DB8" w:rsidRPr="00AA5E9E">
        <w:rPr>
          <w:rFonts w:asciiTheme="minorBidi" w:hAnsiTheme="minorBidi"/>
          <w:b/>
          <w:bCs/>
          <w:noProof/>
          <w:sz w:val="30"/>
          <w:szCs w:val="30"/>
        </w:rPr>
        <w:t>3</w:t>
      </w:r>
    </w:p>
    <w:p w:rsidR="009B2940" w:rsidRDefault="00D239AD" w:rsidP="00D239AD">
      <w:pPr>
        <w:spacing w:after="0" w:line="240" w:lineRule="auto"/>
        <w:rPr>
          <w:rFonts w:asciiTheme="minorBidi" w:hAnsiTheme="minorBidi" w:hint="cs"/>
          <w:sz w:val="30"/>
          <w:szCs w:val="30"/>
          <w:lang w:bidi="th-TH"/>
        </w:rPr>
      </w:pPr>
      <w:r w:rsidRPr="00AA5E9E">
        <w:rPr>
          <w:rFonts w:asciiTheme="minorBidi" w:hAnsiTheme="minorBidi"/>
          <w:sz w:val="30"/>
          <w:szCs w:val="30"/>
          <w:cs/>
          <w:lang w:bidi="th-TH"/>
        </w:rPr>
        <w:t>หน่วยงาน</w:t>
      </w:r>
      <w:r w:rsidR="002B2D62" w:rsidRPr="00AA5E9E">
        <w:rPr>
          <w:rFonts w:asciiTheme="minorBidi" w:hAnsiTheme="minorBidi"/>
          <w:sz w:val="30"/>
          <w:szCs w:val="30"/>
          <w:cs/>
          <w:lang w:bidi="th-TH"/>
        </w:rPr>
        <w:t>ที่รับผิดชอบ</w:t>
      </w:r>
      <w:r w:rsidRPr="00AA5E9E">
        <w:rPr>
          <w:rFonts w:asciiTheme="minorBidi" w:hAnsiTheme="minorBidi"/>
          <w:sz w:val="30"/>
          <w:szCs w:val="30"/>
          <w:lang w:bidi="th-TH"/>
        </w:rPr>
        <w:t>:</w:t>
      </w:r>
      <w:r w:rsidRPr="00AA5E9E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031534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9B2940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  <w:r w:rsidR="008E3F17" w:rsidRPr="00AA5E9E" w:rsidDel="008E3F17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 </w:t>
      </w:r>
    </w:p>
    <w:p w:rsidR="00D239AD" w:rsidRPr="00AA5E9E" w:rsidRDefault="00C3045F" w:rsidP="00D239AD">
      <w:pPr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AA5E9E">
        <w:rPr>
          <w:rFonts w:asciiTheme="minorBidi" w:hAnsiTheme="minorBidi"/>
          <w:sz w:val="30"/>
          <w:szCs w:val="30"/>
          <w:cs/>
          <w:lang w:bidi="th-TH"/>
        </w:rPr>
        <w:t>กระทรวง</w:t>
      </w:r>
      <w:r w:rsidRPr="00AA5E9E">
        <w:rPr>
          <w:rFonts w:asciiTheme="minorBidi" w:hAnsiTheme="minorBidi"/>
          <w:sz w:val="30"/>
          <w:szCs w:val="30"/>
          <w:lang w:bidi="th-TH"/>
        </w:rPr>
        <w:t>:</w:t>
      </w:r>
      <w:r w:rsidRPr="00AA5E9E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กระทรวงสาธารณสุข</w:t>
      </w:r>
    </w:p>
    <w:p w:rsidR="003F4A0D" w:rsidRPr="00AA5E9E" w:rsidRDefault="005148B0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</w:rPr>
      </w:pPr>
      <w:r>
        <w:rPr>
          <w:rFonts w:asciiTheme="minorBidi" w:hAnsiTheme="minorBidi"/>
          <w:noProof/>
          <w:color w:val="0D0D0D" w:themeColor="text1" w:themeTint="F2"/>
          <w:sz w:val="30"/>
          <w:szCs w:val="30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AA5E9E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ชื่อกระบวนงาน</w:t>
      </w:r>
      <w:r w:rsidRPr="00AA5E9E"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>:</w:t>
      </w:r>
      <w:r w:rsidRPr="00AA5E9E"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การขอใบแทนใบอนุญาตผลิต นำเข้า ส่งออก หรือมีไว้ในครอบครองซึ่งวัตถุอันตรายชนิดที่ </w:t>
      </w:r>
      <w:r w:rsidR="00C81DB8" w:rsidRPr="00AA5E9E">
        <w:rPr>
          <w:rFonts w:asciiTheme="minorBidi" w:hAnsiTheme="minorBidi"/>
          <w:noProof/>
          <w:sz w:val="30"/>
          <w:szCs w:val="30"/>
        </w:rPr>
        <w:t>3</w:t>
      </w:r>
    </w:p>
    <w:p w:rsidR="00132E1B" w:rsidRPr="00AA5E9E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หน่วยงานเจ้าของกระบวนงาน</w:t>
      </w:r>
      <w:r w:rsidR="00C81DB8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031534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9B2940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132E1B" w:rsidRPr="00AA5E9E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 w:rsidR="00C81DB8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กระบวนงานบริการที่เบ็ดเสร็จในหน่วยเดียว</w:t>
      </w: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AA5E9E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หมวดหมู่ของงานบริการ</w:t>
      </w:r>
      <w:r w:rsidR="00C81DB8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อนุญาต</w:t>
      </w:r>
      <w:r w:rsidR="00C81DB8" w:rsidRPr="00AA5E9E">
        <w:rPr>
          <w:rFonts w:asciiTheme="minorBidi" w:hAnsiTheme="minorBidi"/>
          <w:noProof/>
          <w:sz w:val="30"/>
          <w:szCs w:val="30"/>
        </w:rPr>
        <w:t>/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ออกใบอนุญาต</w:t>
      </w:r>
      <w:r w:rsidR="00C81DB8" w:rsidRPr="00AA5E9E">
        <w:rPr>
          <w:rFonts w:asciiTheme="minorBidi" w:hAnsiTheme="minorBidi"/>
          <w:noProof/>
          <w:sz w:val="30"/>
          <w:szCs w:val="30"/>
        </w:rPr>
        <w:t>/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รับรอง</w:t>
      </w: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AA5E9E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AA5E9E">
        <w:rPr>
          <w:rFonts w:asciiTheme="minorBidi" w:hAnsiTheme="minorBidi"/>
          <w:b/>
          <w:bCs/>
          <w:sz w:val="30"/>
          <w:szCs w:val="30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AA5E9E" w:rsidTr="008C1396">
        <w:tc>
          <w:tcPr>
            <w:tcW w:w="675" w:type="dxa"/>
          </w:tcPr>
          <w:p w:rsidR="00394708" w:rsidRPr="00AA5E9E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AA5E9E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Pr="00AA5E9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AA5E9E" w:rsidRDefault="00394708" w:rsidP="00AA5E9E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ร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บ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วัตถุอันตราย พ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และที่เแก้ไขเพิ่มเติม</w:t>
            </w:r>
          </w:p>
        </w:tc>
      </w:tr>
      <w:tr w:rsidR="0087182F" w:rsidRPr="00AA5E9E" w:rsidTr="008C1396">
        <w:tc>
          <w:tcPr>
            <w:tcW w:w="675" w:type="dxa"/>
          </w:tcPr>
          <w:p w:rsidR="00394708" w:rsidRPr="00AA5E9E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AA5E9E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Pr="00AA5E9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AA5E9E" w:rsidRDefault="00394708" w:rsidP="00AA5E9E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กฎกระทรวง 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(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2537) 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ออกตามความในพระราชบัญญัติวัตถุอันตราย พ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 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และกฎกระทรวง ฉบับที่ 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4 (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2555) 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ออกตามความในพระราชบัญญัติวัตถุอันตราย พ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. 2535</w:t>
            </w:r>
          </w:p>
        </w:tc>
      </w:tr>
      <w:tr w:rsidR="0087182F" w:rsidRPr="00AA5E9E" w:rsidTr="008C1396">
        <w:tc>
          <w:tcPr>
            <w:tcW w:w="675" w:type="dxa"/>
          </w:tcPr>
          <w:p w:rsidR="00394708" w:rsidRPr="00AA5E9E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AA5E9E">
              <w:rPr>
                <w:rFonts w:asciiTheme="minorBidi" w:hAnsiTheme="minorBidi"/>
                <w:noProof/>
                <w:sz w:val="30"/>
                <w:szCs w:val="30"/>
              </w:rPr>
              <w:t>3</w:t>
            </w:r>
            <w:r w:rsidRPr="00AA5E9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AA5E9E" w:rsidRDefault="00394708" w:rsidP="00AA5E9E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แต่งตั้งพนักงานเจ้าหน้าที่เพื่อปฏิบัติตามพระราชบัญญัติวัตถุอันตราย</w:t>
            </w:r>
            <w:r w:rsidR="00B67F68"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.2535 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ที่กระทรวงสาธารณสุขรับผิดชอบ พ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AA5E9E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AA5E9E">
              <w:rPr>
                <w:rFonts w:asciiTheme="minorBidi" w:hAnsiTheme="minorBidi"/>
                <w:iCs/>
                <w:noProof/>
                <w:sz w:val="30"/>
                <w:szCs w:val="30"/>
              </w:rPr>
              <w:t>.2554</w:t>
            </w:r>
          </w:p>
        </w:tc>
      </w:tr>
    </w:tbl>
    <w:p w:rsidR="003F4A0D" w:rsidRPr="00AA5E9E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ระดับผลกระทบ</w:t>
      </w:r>
      <w:r w:rsidR="00C81DB8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บริการที่มีความสำคัญด้านเศรษฐกิจ</w:t>
      </w:r>
      <w:r w:rsidR="00C81DB8" w:rsidRPr="00AA5E9E">
        <w:rPr>
          <w:rFonts w:asciiTheme="minorBidi" w:hAnsiTheme="minorBidi"/>
          <w:noProof/>
          <w:sz w:val="30"/>
          <w:szCs w:val="30"/>
        </w:rPr>
        <w:t>/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สังคม</w:t>
      </w:r>
      <w:r w:rsidR="00C81DB8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3F4A0D" w:rsidRPr="00AA5E9E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>พื้นที่ให้บริการ</w:t>
      </w:r>
      <w:r w:rsidR="00C81DB8" w:rsidRPr="00AA5E9E">
        <w:rPr>
          <w:rFonts w:asciiTheme="minorBidi" w:hAnsiTheme="minorBidi"/>
          <w:b/>
          <w:bCs/>
          <w:sz w:val="30"/>
          <w:szCs w:val="30"/>
          <w:lang w:bidi="th-TH"/>
        </w:rPr>
        <w:t xml:space="preserve">: </w:t>
      </w:r>
      <w:r w:rsidR="008510BB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ส่วนกลาง,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ส่วนภูมิภาค</w:t>
      </w:r>
      <w:r w:rsidR="00C81DB8"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C77AEA" w:rsidRPr="00AA5E9E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ประกาศสํานักงานคณะกรรมการอาหารและยา เรื่อง กําหนดระยะเวลาการปฏิบัต</w:t>
      </w:r>
      <w:r w:rsidR="0071397F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ิ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ราชการเพื่อบริการประชาชน พ</w:t>
      </w:r>
      <w:r w:rsidR="00C81DB8" w:rsidRPr="00AA5E9E">
        <w:rPr>
          <w:rFonts w:asciiTheme="minorBidi" w:hAnsiTheme="minorBidi"/>
          <w:noProof/>
          <w:sz w:val="30"/>
          <w:szCs w:val="30"/>
        </w:rPr>
        <w:t>.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AA5E9E">
        <w:rPr>
          <w:rFonts w:asciiTheme="minorBidi" w:hAnsiTheme="minorBidi"/>
          <w:noProof/>
          <w:sz w:val="30"/>
          <w:szCs w:val="30"/>
        </w:rPr>
        <w:t xml:space="preserve">. 2557 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ลงวันที่ </w:t>
      </w:r>
      <w:r w:rsidR="00C81DB8" w:rsidRPr="00AA5E9E">
        <w:rPr>
          <w:rFonts w:asciiTheme="minorBidi" w:hAnsiTheme="minorBidi"/>
          <w:noProof/>
          <w:sz w:val="30"/>
          <w:szCs w:val="30"/>
        </w:rPr>
        <w:t xml:space="preserve">23 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พฤษภาคม พ</w:t>
      </w:r>
      <w:r w:rsidR="00C81DB8" w:rsidRPr="00AA5E9E">
        <w:rPr>
          <w:rFonts w:asciiTheme="minorBidi" w:hAnsiTheme="minorBidi"/>
          <w:noProof/>
          <w:sz w:val="30"/>
          <w:szCs w:val="30"/>
        </w:rPr>
        <w:t>.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AA5E9E">
        <w:rPr>
          <w:rFonts w:asciiTheme="minorBidi" w:hAnsiTheme="minorBidi"/>
          <w:noProof/>
          <w:sz w:val="30"/>
          <w:szCs w:val="30"/>
        </w:rPr>
        <w:t>. 2557</w:t>
      </w:r>
      <w:r w:rsidR="00C77AEA"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3F4A0D" w:rsidRPr="00AA5E9E" w:rsidRDefault="00C77AEA" w:rsidP="003F4A0D">
      <w:pPr>
        <w:spacing w:after="0" w:line="240" w:lineRule="auto"/>
        <w:ind w:left="360"/>
        <w:rPr>
          <w:rFonts w:asciiTheme="minorBidi" w:hAnsiTheme="minorBidi"/>
          <w:sz w:val="30"/>
          <w:szCs w:val="30"/>
          <w:cs/>
          <w:lang w:bidi="th-TH"/>
        </w:rPr>
      </w:pPr>
      <w:r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>ระยะเวลาที่กำหนดตามกฎหมาย</w:t>
      </w:r>
      <w:r w:rsidR="008B3521"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/ ข้อกำหนด ฯลฯ</w:t>
      </w:r>
      <w:r w:rsidR="00C81DB8" w:rsidRPr="00AA5E9E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Pr="00AA5E9E">
        <w:rPr>
          <w:rFonts w:asciiTheme="minorBidi" w:hAnsiTheme="minorBidi"/>
          <w:sz w:val="30"/>
          <w:szCs w:val="30"/>
          <w:cs/>
          <w:lang w:bidi="th-TH"/>
        </w:rPr>
        <w:tab/>
      </w:r>
      <w:r w:rsidR="00CB64E5">
        <w:rPr>
          <w:rFonts w:asciiTheme="minorBidi" w:hAnsiTheme="minorBidi"/>
          <w:sz w:val="30"/>
          <w:szCs w:val="30"/>
          <w:lang w:bidi="th-TH"/>
        </w:rPr>
        <w:t>3</w:t>
      </w:r>
      <w:r w:rsidR="00C81DB8" w:rsidRPr="00AA5E9E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  <w:r w:rsidRPr="00AA5E9E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</w:p>
    <w:p w:rsidR="00075E4A" w:rsidRPr="00AA5E9E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>ข้อมูลสถิติ</w:t>
      </w:r>
    </w:p>
    <w:p w:rsidR="00075E4A" w:rsidRPr="00AA5E9E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>จำนวนเฉลี่ยต่อเดือน</w:t>
      </w:r>
      <w:r w:rsidR="00C81DB8"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</w:t>
      </w:r>
      <w:r w:rsidR="00242EEE" w:rsidRPr="00242EEE">
        <w:rPr>
          <w:rFonts w:asciiTheme="minorBidi" w:hAnsiTheme="minorBidi" w:hint="cs"/>
          <w:sz w:val="30"/>
          <w:szCs w:val="30"/>
          <w:cs/>
          <w:lang w:bidi="th-TH"/>
        </w:rPr>
        <w:t>0</w:t>
      </w:r>
      <w:r w:rsidR="00C81DB8"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075E4A" w:rsidRPr="00AA5E9E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>จำนวนคำขอที่มากที่สุด</w:t>
      </w:r>
      <w:r w:rsidR="00242EEE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 </w:t>
      </w:r>
      <w:r w:rsidR="00242EEE" w:rsidRPr="00242EEE">
        <w:rPr>
          <w:rFonts w:asciiTheme="minorBidi" w:hAnsiTheme="minorBidi" w:hint="cs"/>
          <w:sz w:val="30"/>
          <w:szCs w:val="30"/>
          <w:cs/>
          <w:lang w:bidi="th-TH"/>
        </w:rPr>
        <w:t>0</w:t>
      </w:r>
      <w:r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</w:t>
      </w:r>
    </w:p>
    <w:p w:rsidR="00075E4A" w:rsidRPr="00AA5E9E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จำนวนคำขอที่น้อยที่สุด </w:t>
      </w:r>
      <w:r w:rsidR="00242EEE" w:rsidRPr="00242EEE">
        <w:rPr>
          <w:rFonts w:asciiTheme="minorBidi" w:hAnsiTheme="minorBidi"/>
          <w:sz w:val="30"/>
          <w:szCs w:val="30"/>
          <w:lang w:bidi="th-TH"/>
        </w:rPr>
        <w:t>0</w:t>
      </w:r>
    </w:p>
    <w:p w:rsidR="00760D0B" w:rsidRPr="00AA5E9E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ชื่ออ้างอิงของคู่มือประชาชน </w:t>
      </w:r>
      <w:r w:rsidR="008E3F17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ก</w:t>
      </w:r>
      <w:r w:rsidR="00094F82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ารขอ</w:t>
      </w:r>
      <w:r w:rsidR="008E3F17">
        <w:rPr>
          <w:rFonts w:asciiTheme="minorBidi" w:hAnsiTheme="minorBidi" w:cs="Cordia New"/>
          <w:noProof/>
          <w:sz w:val="30"/>
          <w:szCs w:val="30"/>
          <w:cs/>
          <w:lang w:bidi="th-TH"/>
        </w:rPr>
        <w:t>ใบแทนใบอนุญาตผลิต นำเข้า ส่งออก</w:t>
      </w:r>
      <w:r w:rsidR="00094F82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หรือมีไว้ในครอบครองซึ่งวัตถุอันตรายชนิดที่ </w:t>
      </w:r>
      <w:r w:rsidR="00094F82" w:rsidRPr="00AA5E9E">
        <w:rPr>
          <w:rFonts w:asciiTheme="minorBidi" w:hAnsiTheme="minorBidi"/>
          <w:noProof/>
          <w:sz w:val="30"/>
          <w:szCs w:val="30"/>
        </w:rPr>
        <w:t xml:space="preserve">3    </w:t>
      </w:r>
      <w:r w:rsidR="00094F82" w:rsidRPr="00AA5E9E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6C59F0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ช่องทางการให้บริการ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6C59F0" w:rsidTr="006C59F0">
        <w:tc>
          <w:tcPr>
            <w:tcW w:w="675" w:type="dxa"/>
            <w:hideMark/>
          </w:tcPr>
          <w:p w:rsidR="006C59F0" w:rsidRDefault="006C59F0">
            <w:pPr>
              <w:spacing w:after="0" w:line="240" w:lineRule="auto"/>
              <w:jc w:val="center"/>
              <w:rPr>
                <w:rFonts w:ascii="Cordia New" w:hAnsi="Cordia New"/>
                <w:sz w:val="30"/>
                <w:szCs w:val="30"/>
              </w:rPr>
            </w:pPr>
            <w:r>
              <w:rPr>
                <w:rFonts w:ascii="Cordia New" w:hAnsi="Cordia New"/>
                <w:sz w:val="30"/>
                <w:szCs w:val="30"/>
              </w:rPr>
              <w:t>1)</w:t>
            </w:r>
          </w:p>
        </w:tc>
        <w:tc>
          <w:tcPr>
            <w:tcW w:w="9639" w:type="dxa"/>
            <w:hideMark/>
          </w:tcPr>
          <w:p w:rsidR="006C59F0" w:rsidRDefault="006C59F0">
            <w:pPr>
              <w:spacing w:after="0" w:line="240" w:lineRule="auto"/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</w:pPr>
            <w:bookmarkStart w:id="0" w:name="_GoBack"/>
            <w:r w:rsidRPr="00C34BEF"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t>สถานที่ให้บริการ</w:t>
            </w: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สำนักงานสาธารณสุขจังหวัดแพร่ ถนนบ้านใหม่ ตำบลในเวียง อำเภอเมือง จังหวัดแพร่ โทร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0 5462 1096</w:t>
            </w:r>
          </w:p>
          <w:p w:rsidR="006C59F0" w:rsidRDefault="006C59F0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ติดต่อด้วยตนเอง ณ ศูนย์บริการผลิตภัณฑ์สุขภาพเบ็ดเสร็จ</w:t>
            </w:r>
          </w:p>
          <w:p w:rsidR="006C59F0" w:rsidRDefault="006C59F0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ระยะเวลาเปิดให้บริการ เปิดให้บริการวันจันทร์ถึงวันศุกร์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ยกเว้นวันหยุดที่ทางราชการกำหนด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) </w:t>
            </w:r>
          </w:p>
          <w:p w:rsidR="006C59F0" w:rsidRDefault="006C59F0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ตั้งแต่เวลา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08:30 - 16:30 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น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. 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มีพักเที่ยง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)</w:t>
            </w:r>
            <w:bookmarkEnd w:id="0"/>
          </w:p>
          <w:p w:rsidR="006C59F0" w:rsidRDefault="006C59F0">
            <w:pPr>
              <w:spacing w:after="0" w:line="240" w:lineRule="auto"/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หมายเหตุ  </w:t>
            </w:r>
            <w:r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กรณีใบอนุญาตมีไว้ในครอบครองซึ่งวัตถุอันตรายนิดที่ </w:t>
            </w:r>
            <w:r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3 </w:t>
            </w:r>
            <w:r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ออกให้โดยสำนักงานสาธารณสุขจังหวัด</w:t>
            </w:r>
          </w:p>
        </w:tc>
      </w:tr>
    </w:tbl>
    <w:p w:rsidR="006C59F0" w:rsidRDefault="006C59F0" w:rsidP="006C59F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C77AEA" w:rsidRPr="00AA5E9E" w:rsidRDefault="00C77AEA" w:rsidP="006C59F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18441F" w:rsidRPr="00AA5E9E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71397F" w:rsidRPr="0071397F" w:rsidRDefault="00575FAF" w:rsidP="0071397F">
      <w:pPr>
        <w:tabs>
          <w:tab w:val="left" w:pos="360"/>
        </w:tabs>
        <w:spacing w:before="120" w:after="0" w:line="240" w:lineRule="auto"/>
        <w:ind w:left="425"/>
        <w:rPr>
          <w:rFonts w:asciiTheme="minorBidi" w:hAnsiTheme="minorBidi" w:cs="Cordia New"/>
          <w:i/>
          <w:iCs/>
          <w:noProof/>
          <w:sz w:val="30"/>
          <w:szCs w:val="30"/>
          <w:lang w:bidi="th-TH"/>
        </w:rPr>
      </w:pPr>
      <w:r w:rsidRPr="0071397F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ผู้รับบริการ วิธีการ และเงื่อนไขในการยื่นคำขอ</w:t>
      </w:r>
    </w:p>
    <w:p w:rsidR="0071397F" w:rsidRDefault="00AA5E9E" w:rsidP="0071397F">
      <w:pPr>
        <w:tabs>
          <w:tab w:val="left" w:pos="360"/>
        </w:tabs>
        <w:spacing w:before="120" w:after="0" w:line="240" w:lineRule="auto"/>
        <w:ind w:left="425"/>
        <w:rPr>
          <w:rFonts w:asciiTheme="minorBidi" w:hAnsiTheme="minorBidi" w:cs="Cordia New"/>
          <w:noProof/>
          <w:sz w:val="30"/>
          <w:szCs w:val="30"/>
          <w:u w:val="single"/>
          <w:lang w:bidi="th-TH"/>
        </w:rPr>
      </w:pP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กรณีใบอนุญาตผลิตวัตถุอันตราย </w:t>
      </w:r>
      <w:r w:rsidR="00575FAF" w:rsidRPr="00AA5E9E">
        <w:rPr>
          <w:rFonts w:asciiTheme="minorBidi" w:hAnsiTheme="minorBidi"/>
          <w:noProof/>
          <w:sz w:val="30"/>
          <w:szCs w:val="30"/>
        </w:rPr>
        <w:t>(</w:t>
      </w:r>
      <w:r w:rsidR="00575FAF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AA5E9E">
        <w:rPr>
          <w:rFonts w:asciiTheme="minorBidi" w:hAnsiTheme="minorBidi"/>
          <w:noProof/>
          <w:sz w:val="30"/>
          <w:szCs w:val="30"/>
        </w:rPr>
        <w:t xml:space="preserve">.2) </w:t>
      </w:r>
      <w:r w:rsidR="00575FAF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ใบอนุญาตนำเข้าวัตถุอันตราย </w:t>
      </w:r>
      <w:r w:rsidR="00575FAF" w:rsidRPr="00AA5E9E">
        <w:rPr>
          <w:rFonts w:asciiTheme="minorBidi" w:hAnsiTheme="minorBidi"/>
          <w:noProof/>
          <w:sz w:val="30"/>
          <w:szCs w:val="30"/>
        </w:rPr>
        <w:t>(</w:t>
      </w:r>
      <w:r w:rsidR="00575FAF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AA5E9E">
        <w:rPr>
          <w:rFonts w:asciiTheme="minorBidi" w:hAnsiTheme="minorBidi"/>
          <w:noProof/>
          <w:sz w:val="30"/>
          <w:szCs w:val="30"/>
        </w:rPr>
        <w:t xml:space="preserve">. 4) </w:t>
      </w:r>
      <w:r w:rsidR="00575FAF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ใบอนุญาตส่งออกวัตถุอันตราย </w:t>
      </w:r>
      <w:r w:rsidR="00575FAF" w:rsidRPr="00AA5E9E">
        <w:rPr>
          <w:rFonts w:asciiTheme="minorBidi" w:hAnsiTheme="minorBidi"/>
          <w:noProof/>
          <w:sz w:val="30"/>
          <w:szCs w:val="30"/>
        </w:rPr>
        <w:t>(</w:t>
      </w:r>
      <w:r w:rsidR="00575FAF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AA5E9E">
        <w:rPr>
          <w:rFonts w:asciiTheme="minorBidi" w:hAnsiTheme="minorBidi"/>
          <w:noProof/>
          <w:sz w:val="30"/>
          <w:szCs w:val="30"/>
        </w:rPr>
        <w:t xml:space="preserve">. 6)  </w:t>
      </w:r>
      <w:r w:rsidR="00575FAF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หรือใบอนุญาตมีไว้ในครอบครองซึ่งวัตถุอันตราย </w:t>
      </w:r>
      <w:r w:rsidR="00575FAF" w:rsidRPr="00AA5E9E">
        <w:rPr>
          <w:rFonts w:asciiTheme="minorBidi" w:hAnsiTheme="minorBidi"/>
          <w:noProof/>
          <w:sz w:val="30"/>
          <w:szCs w:val="30"/>
        </w:rPr>
        <w:t>(</w:t>
      </w:r>
      <w:r w:rsidR="00575FAF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แบบ วอ</w:t>
      </w:r>
      <w:r w:rsidR="00575FAF" w:rsidRPr="00AA5E9E">
        <w:rPr>
          <w:rFonts w:asciiTheme="minorBidi" w:hAnsiTheme="minorBidi"/>
          <w:noProof/>
          <w:sz w:val="30"/>
          <w:szCs w:val="30"/>
        </w:rPr>
        <w:t xml:space="preserve">. 8) </w:t>
      </w:r>
      <w:r w:rsidR="00575FAF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เกิดเหตุสูญหาย ลบเลือน หรือชำรุด ผู้รับใบอนุญาตสามารถยื่นหนังสือแจ้งความประสงค์ขอรับใบแทนใบอนุญาตต่อพนักงานเจ้าหน้าที่ผู้ออกใบอนุญาต พร้อมแนบเอกสารหลักฐานประกอบการพิจารณา และชำระค่าธรรมเนียมใบแทนตามอัตราที่กำหนด</w:t>
      </w:r>
    </w:p>
    <w:p w:rsidR="0071397F" w:rsidRPr="0071397F" w:rsidRDefault="00575FAF" w:rsidP="0071397F">
      <w:pPr>
        <w:tabs>
          <w:tab w:val="left" w:pos="360"/>
        </w:tabs>
        <w:spacing w:before="120" w:after="0" w:line="240" w:lineRule="auto"/>
        <w:ind w:left="425"/>
        <w:rPr>
          <w:rFonts w:asciiTheme="minorBidi" w:hAnsiTheme="minorBidi"/>
          <w:i/>
          <w:iCs/>
          <w:noProof/>
          <w:sz w:val="30"/>
          <w:szCs w:val="30"/>
        </w:rPr>
      </w:pPr>
      <w:r w:rsidRPr="0071397F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กฎระเบียบหลักเกณฑ์ในการรับคำขอและการพิจารณาอนุญาต</w:t>
      </w:r>
    </w:p>
    <w:p w:rsidR="0071397F" w:rsidRDefault="00575FAF" w:rsidP="0071397F">
      <w:pPr>
        <w:tabs>
          <w:tab w:val="left" w:pos="360"/>
        </w:tabs>
        <w:spacing w:before="120" w:after="0" w:line="240" w:lineRule="auto"/>
        <w:ind w:left="425"/>
        <w:rPr>
          <w:rFonts w:asciiTheme="minorBidi" w:hAnsiTheme="minorBidi"/>
          <w:noProof/>
          <w:sz w:val="30"/>
          <w:szCs w:val="30"/>
        </w:rPr>
      </w:pPr>
      <w:r w:rsidRPr="00AA5E9E">
        <w:rPr>
          <w:rFonts w:asciiTheme="minorBidi" w:hAnsiTheme="minorBidi"/>
          <w:noProof/>
          <w:sz w:val="30"/>
          <w:szCs w:val="30"/>
        </w:rPr>
        <w:t xml:space="preserve">1. </w:t>
      </w:r>
      <w:r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แต่งตั้งพนักงานเจ้าหน้าที่เพื่อการปฏิบัติตามพระราชบัญญัติวัตถุอันตราย พ</w:t>
      </w:r>
      <w:r w:rsidRPr="00AA5E9E">
        <w:rPr>
          <w:rFonts w:asciiTheme="minorBidi" w:hAnsiTheme="minorBidi"/>
          <w:noProof/>
          <w:sz w:val="30"/>
          <w:szCs w:val="30"/>
        </w:rPr>
        <w:t>.</w:t>
      </w:r>
      <w:r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AA5E9E">
        <w:rPr>
          <w:rFonts w:asciiTheme="minorBidi" w:hAnsiTheme="minorBidi"/>
          <w:noProof/>
          <w:sz w:val="30"/>
          <w:szCs w:val="30"/>
        </w:rPr>
        <w:t xml:space="preserve">. 2535 </w:t>
      </w:r>
      <w:r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ที่กระทรวงสาธารณสุขรับผิดชอบ พ</w:t>
      </w:r>
      <w:r w:rsidRPr="00AA5E9E">
        <w:rPr>
          <w:rFonts w:asciiTheme="minorBidi" w:hAnsiTheme="minorBidi"/>
          <w:noProof/>
          <w:sz w:val="30"/>
          <w:szCs w:val="30"/>
        </w:rPr>
        <w:t>.</w:t>
      </w:r>
      <w:r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AA5E9E">
        <w:rPr>
          <w:rFonts w:asciiTheme="minorBidi" w:hAnsiTheme="minorBidi"/>
          <w:noProof/>
          <w:sz w:val="30"/>
          <w:szCs w:val="30"/>
        </w:rPr>
        <w:t>. 2554 (</w:t>
      </w:r>
      <w:hyperlink r:id="rId9" w:history="1">
        <w:r w:rsidRPr="00AA5E9E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http://www.fda.moph.go.th/psiond/download/provincial/officer54.pdf</w:t>
        </w:r>
      </w:hyperlink>
      <w:r w:rsidRPr="00AA5E9E">
        <w:rPr>
          <w:rFonts w:asciiTheme="minorBidi" w:hAnsiTheme="minorBidi"/>
          <w:noProof/>
          <w:sz w:val="30"/>
          <w:szCs w:val="30"/>
        </w:rPr>
        <w:t>)</w:t>
      </w:r>
    </w:p>
    <w:p w:rsidR="0088317A" w:rsidRDefault="00575FAF" w:rsidP="008E3F17">
      <w:pPr>
        <w:tabs>
          <w:tab w:val="left" w:pos="360"/>
        </w:tabs>
        <w:spacing w:before="120" w:after="0" w:line="240" w:lineRule="auto"/>
        <w:ind w:left="425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noProof/>
          <w:sz w:val="30"/>
          <w:szCs w:val="30"/>
        </w:rPr>
        <w:t>2.</w:t>
      </w:r>
      <w:r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กฎกระทรวง กำหนดค่าธรรมเนียมเกี่ยวกับวัตถุอันตราย พ</w:t>
      </w:r>
      <w:r w:rsidRPr="00AA5E9E">
        <w:rPr>
          <w:rFonts w:asciiTheme="minorBidi" w:hAnsiTheme="minorBidi"/>
          <w:noProof/>
          <w:sz w:val="30"/>
          <w:szCs w:val="30"/>
        </w:rPr>
        <w:t>.</w:t>
      </w:r>
      <w:r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AA5E9E">
        <w:rPr>
          <w:rFonts w:asciiTheme="minorBidi" w:hAnsiTheme="minorBidi"/>
          <w:noProof/>
          <w:sz w:val="30"/>
          <w:szCs w:val="30"/>
        </w:rPr>
        <w:t>. 2552 (</w:t>
      </w:r>
      <w:hyperlink r:id="rId10" w:history="1">
        <w:r w:rsidRPr="00AA5E9E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http://www.fda.moph.go.th/psiond/download/law/ministrial%20reg/ministrial_reg_2552.pdf</w:t>
        </w:r>
      </w:hyperlink>
      <w:r w:rsidRPr="00AA5E9E">
        <w:rPr>
          <w:rFonts w:asciiTheme="minorBidi" w:hAnsiTheme="minorBidi"/>
          <w:noProof/>
          <w:sz w:val="30"/>
          <w:szCs w:val="30"/>
        </w:rPr>
        <w:t>)</w:t>
      </w:r>
      <w:r w:rsidRPr="00AA5E9E">
        <w:rPr>
          <w:rFonts w:asciiTheme="minorBidi" w:hAnsiTheme="minorBidi"/>
          <w:noProof/>
          <w:sz w:val="30"/>
          <w:szCs w:val="30"/>
        </w:rPr>
        <w:br/>
      </w:r>
    </w:p>
    <w:p w:rsidR="0065175D" w:rsidRPr="00AA5E9E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10421" w:type="dxa"/>
        <w:tblLayout w:type="fixed"/>
        <w:tblLook w:val="04A0" w:firstRow="1" w:lastRow="0" w:firstColumn="1" w:lastColumn="0" w:noHBand="0" w:noVBand="1"/>
      </w:tblPr>
      <w:tblGrid>
        <w:gridCol w:w="675"/>
        <w:gridCol w:w="2143"/>
        <w:gridCol w:w="2710"/>
        <w:gridCol w:w="1406"/>
        <w:gridCol w:w="1571"/>
        <w:gridCol w:w="1916"/>
      </w:tblGrid>
      <w:tr w:rsidR="00313D38" w:rsidRPr="00AA5E9E" w:rsidTr="00031534">
        <w:trPr>
          <w:tblHeader/>
        </w:trPr>
        <w:tc>
          <w:tcPr>
            <w:tcW w:w="675" w:type="dxa"/>
          </w:tcPr>
          <w:p w:rsidR="00313D38" w:rsidRPr="00AA5E9E" w:rsidRDefault="00313D38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43" w:type="dxa"/>
          </w:tcPr>
          <w:p w:rsidR="00313D38" w:rsidRPr="00AA5E9E" w:rsidRDefault="00313D38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ประเภทขั้นตอน</w:t>
            </w:r>
          </w:p>
        </w:tc>
        <w:tc>
          <w:tcPr>
            <w:tcW w:w="2710" w:type="dxa"/>
          </w:tcPr>
          <w:p w:rsidR="00313D38" w:rsidRPr="00AA5E9E" w:rsidRDefault="00313D38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06" w:type="dxa"/>
          </w:tcPr>
          <w:p w:rsidR="00313D38" w:rsidRPr="00AA5E9E" w:rsidRDefault="00313D38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1" w:type="dxa"/>
          </w:tcPr>
          <w:p w:rsidR="00313D38" w:rsidRPr="00AA5E9E" w:rsidRDefault="00313D38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916" w:type="dxa"/>
          </w:tcPr>
          <w:p w:rsidR="00313D38" w:rsidRPr="00AA5E9E" w:rsidRDefault="00313D38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031534" w:rsidRPr="00AA5E9E" w:rsidTr="00031534">
        <w:tc>
          <w:tcPr>
            <w:tcW w:w="675" w:type="dxa"/>
          </w:tcPr>
          <w:p w:rsidR="00031534" w:rsidRPr="00AA5E9E" w:rsidRDefault="00031534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AA5E9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การตรวจสอบเอกสาร</w:t>
            </w:r>
          </w:p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 xml:space="preserve">(1)   </w:t>
            </w: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รับคำขอ</w:t>
            </w: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  </w:t>
            </w: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ตรวจสอบความครบถ้วนของคำขอและเอกสารประกอบ</w:t>
            </w: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(3)   </w:t>
            </w: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คืนสำเนาให้ผู้ยื่นคำขอ</w:t>
            </w:r>
          </w:p>
        </w:tc>
        <w:tc>
          <w:tcPr>
            <w:tcW w:w="1406" w:type="dxa"/>
          </w:tcPr>
          <w:p w:rsidR="00031534" w:rsidRPr="00AA5E9E" w:rsidRDefault="00031534" w:rsidP="00AA5E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 xml:space="preserve">3 </w:t>
            </w: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031534" w:rsidRPr="00AA5E9E" w:rsidRDefault="00031534" w:rsidP="008E3F17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B2940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031534" w:rsidRPr="00AA5E9E" w:rsidTr="00031534">
        <w:tc>
          <w:tcPr>
            <w:tcW w:w="675" w:type="dxa"/>
          </w:tcPr>
          <w:p w:rsidR="00031534" w:rsidRPr="00AA5E9E" w:rsidRDefault="00031534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AA5E9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การพิจารณา</w:t>
            </w:r>
          </w:p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 xml:space="preserve">(1) </w:t>
            </w: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พิจารณาคำขอและประเมินเอกสาร</w:t>
            </w: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</w:t>
            </w: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สรุปผลการประเมินและเสนอออกใบแทน</w:t>
            </w:r>
          </w:p>
        </w:tc>
        <w:tc>
          <w:tcPr>
            <w:tcW w:w="1406" w:type="dxa"/>
          </w:tcPr>
          <w:p w:rsidR="00031534" w:rsidRPr="00AA5E9E" w:rsidRDefault="00031534" w:rsidP="00AA5E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 xml:space="preserve">2 </w:t>
            </w: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031534" w:rsidRPr="00AA5E9E" w:rsidRDefault="00031534" w:rsidP="008E3F17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B2940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031534" w:rsidRPr="00AA5E9E" w:rsidTr="00031534">
        <w:tc>
          <w:tcPr>
            <w:tcW w:w="675" w:type="dxa"/>
          </w:tcPr>
          <w:p w:rsidR="00031534" w:rsidRPr="00AA5E9E" w:rsidRDefault="00031534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Pr="00AA5E9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การลงนาม</w:t>
            </w:r>
          </w:p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ลงนามอนุญาต</w:t>
            </w:r>
          </w:p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031534" w:rsidRPr="00AA5E9E" w:rsidRDefault="006C59F0" w:rsidP="00AA5E9E">
            <w:pPr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1</w:t>
            </w:r>
            <w:r w:rsidR="008E3F17">
              <w:rPr>
                <w:rFonts w:asciiTheme="minorBidi" w:hAnsiTheme="minorBidi"/>
                <w:sz w:val="28"/>
                <w:szCs w:val="28"/>
              </w:rPr>
              <w:t xml:space="preserve"> </w:t>
            </w:r>
            <w:r w:rsidR="008E3F17"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031534" w:rsidRPr="00AA5E9E" w:rsidRDefault="00031534" w:rsidP="008E3F17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B2940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031534" w:rsidRPr="00AA5E9E" w:rsidTr="00031534">
        <w:tc>
          <w:tcPr>
            <w:tcW w:w="675" w:type="dxa"/>
          </w:tcPr>
          <w:p w:rsidR="00031534" w:rsidRPr="00AA5E9E" w:rsidRDefault="00031534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4</w:t>
            </w:r>
            <w:r w:rsidRPr="00AA5E9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การแจ้งผลพิจารณา</w:t>
            </w:r>
          </w:p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แจ้งผลการพิจารณาและออกใบสั่งชำระค่าธรรมเนียม</w:t>
            </w:r>
          </w:p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031534" w:rsidRPr="00AA5E9E" w:rsidRDefault="00031534" w:rsidP="00AA5E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 xml:space="preserve">1 </w:t>
            </w: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ชั่วโมง</w:t>
            </w:r>
          </w:p>
        </w:tc>
        <w:tc>
          <w:tcPr>
            <w:tcW w:w="1571" w:type="dxa"/>
          </w:tcPr>
          <w:p w:rsidR="00031534" w:rsidRPr="00AA5E9E" w:rsidRDefault="00031534" w:rsidP="008E3F17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9B2940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031534" w:rsidRPr="00AA5E9E" w:rsidRDefault="00031534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(</w:t>
            </w:r>
            <w:r w:rsidRPr="00AA5E9E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ระยะเวลาไม่รวมเวลาที่รอผู้ยื่นคำขอมารับใบแทนและชำระค่าธรรมเนียม</w:t>
            </w: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)</w:t>
            </w:r>
          </w:p>
        </w:tc>
      </w:tr>
    </w:tbl>
    <w:p w:rsidR="00C26ED0" w:rsidRPr="00AA5E9E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0"/>
          <w:szCs w:val="30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ระยะเวลาดำเนินการรวม </w:t>
      </w:r>
      <w:r w:rsidR="00452B6B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B64E5">
        <w:rPr>
          <w:rFonts w:asciiTheme="minorBidi" w:hAnsiTheme="minorBidi" w:hint="cs"/>
          <w:noProof/>
          <w:sz w:val="30"/>
          <w:szCs w:val="30"/>
          <w:cs/>
          <w:lang w:bidi="th-TH"/>
        </w:rPr>
        <w:t>3</w:t>
      </w:r>
      <w:r w:rsidR="009B68CC" w:rsidRPr="00AA5E9E">
        <w:rPr>
          <w:rFonts w:asciiTheme="minorBidi" w:hAnsiTheme="minorBidi"/>
          <w:noProof/>
          <w:sz w:val="30"/>
          <w:szCs w:val="30"/>
        </w:rPr>
        <w:t xml:space="preserve"> </w:t>
      </w:r>
      <w:r w:rsidR="009B68CC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8E2900" w:rsidRPr="00AA5E9E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18"/>
          <w:szCs w:val="18"/>
          <w:lang w:bidi="th-TH"/>
        </w:rPr>
      </w:pPr>
    </w:p>
    <w:p w:rsidR="0085230C" w:rsidRPr="00AA5E9E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งานบริการนี้</w:t>
      </w:r>
      <w:r w:rsidR="00263F10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แล้ว</w:t>
      </w: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8D7B9E" w:rsidRPr="00AA5E9E" w:rsidRDefault="0071397F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9B68CC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9B68CC" w:rsidRPr="00AA5E9E">
        <w:rPr>
          <w:rFonts w:asciiTheme="minorBidi" w:hAnsiTheme="minorBidi"/>
          <w:noProof/>
          <w:sz w:val="30"/>
          <w:szCs w:val="30"/>
        </w:rPr>
        <w:t xml:space="preserve">3 </w:t>
      </w:r>
      <w:r w:rsidR="009B68CC" w:rsidRPr="00AA5E9E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วันทำการ</w:t>
      </w:r>
    </w:p>
    <w:p w:rsidR="008E2900" w:rsidRPr="00AA5E9E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18"/>
          <w:szCs w:val="18"/>
        </w:rPr>
      </w:pPr>
    </w:p>
    <w:p w:rsidR="00AA7734" w:rsidRPr="00AA5E9E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รายการเอกสารหลักฐานประกอบการยื่นคำขอ</w:t>
      </w:r>
    </w:p>
    <w:p w:rsidR="0019582A" w:rsidRPr="00AA5E9E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A7734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.1)</w:t>
      </w:r>
      <w:r w:rsidR="00AA7734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2122"/>
        <w:gridCol w:w="1556"/>
        <w:gridCol w:w="1132"/>
        <w:gridCol w:w="1132"/>
        <w:gridCol w:w="1007"/>
        <w:gridCol w:w="2904"/>
      </w:tblGrid>
      <w:tr w:rsidR="00AC4ACB" w:rsidRPr="00AA5E9E" w:rsidTr="008133B6">
        <w:trPr>
          <w:tblHeader/>
          <w:jc w:val="center"/>
        </w:trPr>
        <w:tc>
          <w:tcPr>
            <w:tcW w:w="533" w:type="dxa"/>
          </w:tcPr>
          <w:p w:rsidR="003C25A4" w:rsidRPr="00AA5E9E" w:rsidRDefault="003C25A4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2" w:type="dxa"/>
          </w:tcPr>
          <w:p w:rsidR="003C25A4" w:rsidRPr="00AA5E9E" w:rsidRDefault="003C25A4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556" w:type="dxa"/>
          </w:tcPr>
          <w:p w:rsidR="00AA5E9E" w:rsidRDefault="00452B6B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  <w:r w:rsidR="004E651F" w:rsidRPr="00AA5E9E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</w:p>
          <w:p w:rsidR="003C25A4" w:rsidRPr="00AA5E9E" w:rsidRDefault="00452B6B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2" w:type="dxa"/>
          </w:tcPr>
          <w:p w:rsidR="003C25A4" w:rsidRPr="00AA5E9E" w:rsidRDefault="003C25A4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2" w:type="dxa"/>
          </w:tcPr>
          <w:p w:rsidR="003C25A4" w:rsidRPr="00AA5E9E" w:rsidRDefault="003C25A4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7" w:type="dxa"/>
          </w:tcPr>
          <w:p w:rsidR="003C25A4" w:rsidRPr="00AA5E9E" w:rsidRDefault="003C25A4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4" w:type="dxa"/>
          </w:tcPr>
          <w:p w:rsidR="003C25A4" w:rsidRPr="00AA5E9E" w:rsidRDefault="003C25A4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8133B6" w:rsidRPr="00AA5E9E" w:rsidTr="008133B6">
        <w:trPr>
          <w:jc w:val="center"/>
        </w:trPr>
        <w:tc>
          <w:tcPr>
            <w:tcW w:w="533" w:type="dxa"/>
          </w:tcPr>
          <w:p w:rsidR="008133B6" w:rsidRPr="008133B6" w:rsidRDefault="008133B6" w:rsidP="000C5742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8133B6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8133B6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8133B6" w:rsidRPr="008133B6" w:rsidRDefault="008133B6" w:rsidP="000C5742">
            <w:pPr>
              <w:rPr>
                <w:rFonts w:asciiTheme="minorBidi" w:hAnsiTheme="minorBidi"/>
                <w:sz w:val="28"/>
                <w:szCs w:val="28"/>
              </w:rPr>
            </w:pPr>
            <w:r w:rsidRPr="008133B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556" w:type="dxa"/>
          </w:tcPr>
          <w:p w:rsidR="008133B6" w:rsidRPr="008133B6" w:rsidRDefault="006C59F0" w:rsidP="000C5742">
            <w:pPr>
              <w:jc w:val="center"/>
              <w:rPr>
                <w:rFonts w:asciiTheme="minorBidi" w:hAnsiTheme="minorBidi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กรมพัฒนาธุรกิจการค้า</w:t>
            </w: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>กระทรวงพาณิชย์</w:t>
            </w:r>
          </w:p>
        </w:tc>
        <w:tc>
          <w:tcPr>
            <w:tcW w:w="1132" w:type="dxa"/>
          </w:tcPr>
          <w:p w:rsidR="008133B6" w:rsidRPr="008133B6" w:rsidRDefault="008133B6" w:rsidP="000C5742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8133B6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133B6" w:rsidRPr="008133B6" w:rsidRDefault="008133B6" w:rsidP="000C5742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8133B6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8133B6" w:rsidRPr="008133B6" w:rsidRDefault="008133B6" w:rsidP="000C5742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8133B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8133B6" w:rsidRPr="008133B6" w:rsidRDefault="008133B6" w:rsidP="0071397F">
            <w:pPr>
              <w:rPr>
                <w:rFonts w:asciiTheme="minorBidi" w:hAnsiTheme="minorBidi"/>
                <w:sz w:val="28"/>
                <w:szCs w:val="28"/>
              </w:rPr>
            </w:pPr>
            <w:r w:rsidRPr="008133B6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8133B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กรณีผู้ยื่นคำขอเป็นนิติบุคคล</w:t>
            </w:r>
            <w:r w:rsidRPr="008133B6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8133B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ให้ยื่นสำเนาหนังสือรับรองการจดทะเบียนนิติบุคคล</w:t>
            </w:r>
            <w:r w:rsidRPr="008133B6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8133B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8133B6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)</w:t>
            </w:r>
            <w:r w:rsidRPr="008133B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8133B6" w:rsidRPr="00AA5E9E" w:rsidTr="008133B6">
        <w:trPr>
          <w:jc w:val="center"/>
        </w:trPr>
        <w:tc>
          <w:tcPr>
            <w:tcW w:w="533" w:type="dxa"/>
          </w:tcPr>
          <w:p w:rsidR="008133B6" w:rsidRPr="008133B6" w:rsidRDefault="008133B6" w:rsidP="000C5742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8133B6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8133B6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8133B6" w:rsidRPr="008133B6" w:rsidRDefault="008133B6" w:rsidP="000C5742">
            <w:pPr>
              <w:rPr>
                <w:rFonts w:asciiTheme="minorBidi" w:hAnsiTheme="minorBidi"/>
                <w:sz w:val="28"/>
                <w:szCs w:val="28"/>
              </w:rPr>
            </w:pPr>
            <w:r w:rsidRPr="008133B6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6" w:type="dxa"/>
          </w:tcPr>
          <w:p w:rsidR="008133B6" w:rsidRPr="008133B6" w:rsidRDefault="006C59F0" w:rsidP="000C5742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 กระทรวงมหาด  ไทย</w:t>
            </w:r>
          </w:p>
        </w:tc>
        <w:tc>
          <w:tcPr>
            <w:tcW w:w="1132" w:type="dxa"/>
          </w:tcPr>
          <w:p w:rsidR="008133B6" w:rsidRPr="008133B6" w:rsidRDefault="008133B6" w:rsidP="000C5742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8133B6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133B6" w:rsidRPr="008133B6" w:rsidRDefault="008133B6" w:rsidP="000C5742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8133B6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8133B6" w:rsidRPr="008133B6" w:rsidRDefault="008133B6" w:rsidP="000C5742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8133B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8133B6" w:rsidRPr="008133B6" w:rsidRDefault="008133B6" w:rsidP="0071397F">
            <w:pPr>
              <w:rPr>
                <w:rFonts w:asciiTheme="minorBidi" w:hAnsiTheme="minorBidi"/>
                <w:sz w:val="28"/>
                <w:szCs w:val="28"/>
              </w:rPr>
            </w:pPr>
            <w:r w:rsidRPr="008133B6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8133B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กรณีผู้ยื่นคำขอเป็นบุคคลธรรมดา  ให้ยื่นสำเนาบัตรประจำตัวประชาชน และสำเนาใบทะเบียนพาณิชย์ </w:t>
            </w:r>
            <w:r w:rsidRPr="008133B6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8133B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ถ้ามี</w:t>
            </w:r>
            <w:r w:rsidRPr="008133B6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8133B6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8133B6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</w:tbl>
    <w:p w:rsidR="00A10CDA" w:rsidRPr="00AA5E9E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10CDA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.2)</w:t>
      </w:r>
      <w:r w:rsidR="00A10CDA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1134"/>
        <w:gridCol w:w="1134"/>
        <w:gridCol w:w="992"/>
        <w:gridCol w:w="2907"/>
      </w:tblGrid>
      <w:tr w:rsidR="00600A25" w:rsidRPr="00AA5E9E" w:rsidTr="00AA5E9E">
        <w:trPr>
          <w:tblHeader/>
        </w:trPr>
        <w:tc>
          <w:tcPr>
            <w:tcW w:w="534" w:type="dxa"/>
          </w:tcPr>
          <w:p w:rsidR="00422EAB" w:rsidRPr="00AA5E9E" w:rsidRDefault="00422EAB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6" w:type="dxa"/>
          </w:tcPr>
          <w:p w:rsidR="00422EAB" w:rsidRPr="00AA5E9E" w:rsidRDefault="00422EAB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AA5E9E" w:rsidRDefault="004E651F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</w:p>
          <w:p w:rsidR="00AA5E9E" w:rsidRDefault="004E651F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</w:p>
          <w:p w:rsidR="00422EAB" w:rsidRPr="00AA5E9E" w:rsidRDefault="004E651F" w:rsidP="00AA5E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</w:tcPr>
          <w:p w:rsidR="00422EAB" w:rsidRPr="00AA5E9E" w:rsidRDefault="00422EAB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</w:tcPr>
          <w:p w:rsidR="00422EAB" w:rsidRPr="00AA5E9E" w:rsidRDefault="00422EAB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</w:tcPr>
          <w:p w:rsidR="00422EAB" w:rsidRPr="00AA5E9E" w:rsidRDefault="00422EAB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7" w:type="dxa"/>
          </w:tcPr>
          <w:p w:rsidR="00422EAB" w:rsidRPr="00AA5E9E" w:rsidRDefault="00422EAB" w:rsidP="00AA5E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AA5E9E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AC4ACB" w:rsidRPr="00AA5E9E" w:rsidTr="00AA5E9E">
        <w:tc>
          <w:tcPr>
            <w:tcW w:w="534" w:type="dxa"/>
          </w:tcPr>
          <w:p w:rsidR="00AC4ACB" w:rsidRPr="00AA5E9E" w:rsidRDefault="00AC4ACB" w:rsidP="00AA5E9E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="00811134" w:rsidRPr="00AA5E9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AA5E9E" w:rsidRDefault="00AC4ACB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หนังสือแจ้งความประสงค์ขอใบแทน พร้อมระบุสาเหตุที่ต้องขอใบแทน</w:t>
            </w:r>
          </w:p>
        </w:tc>
        <w:tc>
          <w:tcPr>
            <w:tcW w:w="1559" w:type="dxa"/>
          </w:tcPr>
          <w:p w:rsidR="00AC4ACB" w:rsidRPr="00AA5E9E" w:rsidRDefault="00AC4ACB" w:rsidP="00AA5E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AA5E9E" w:rsidRDefault="00AC4ACB" w:rsidP="00AA5E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AA5E9E" w:rsidRDefault="00AC4ACB" w:rsidP="00AA5E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AA5E9E" w:rsidRDefault="00AC4ACB" w:rsidP="00AA5E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AA5E9E" w:rsidRDefault="00AC4ACB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</w:tr>
      <w:tr w:rsidR="00AC4ACB" w:rsidRPr="00AA5E9E" w:rsidTr="00AA5E9E">
        <w:tc>
          <w:tcPr>
            <w:tcW w:w="534" w:type="dxa"/>
          </w:tcPr>
          <w:p w:rsidR="00AC4ACB" w:rsidRPr="00AA5E9E" w:rsidRDefault="00AC4ACB" w:rsidP="00AA5E9E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="00811134" w:rsidRPr="00AA5E9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AA5E9E" w:rsidRDefault="00AC4ACB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หลักฐานที่เกี่ยวข้องเพื่อประกอบการขอใบแทน </w:t>
            </w:r>
          </w:p>
        </w:tc>
        <w:tc>
          <w:tcPr>
            <w:tcW w:w="1559" w:type="dxa"/>
          </w:tcPr>
          <w:p w:rsidR="00AC4ACB" w:rsidRPr="00AA5E9E" w:rsidRDefault="00AC4ACB" w:rsidP="00AA5E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AA5E9E" w:rsidRDefault="00AC4ACB" w:rsidP="00AA5E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AA5E9E" w:rsidRDefault="00AC4ACB" w:rsidP="00AA5E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AA5E9E" w:rsidRDefault="00AC4ACB" w:rsidP="00AA5E9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AA5E9E" w:rsidRDefault="00AC4ACB" w:rsidP="00AA5E9E">
            <w:pPr>
              <w:rPr>
                <w:rFonts w:asciiTheme="minorBidi" w:hAnsiTheme="minorBidi"/>
                <w:sz w:val="28"/>
                <w:szCs w:val="28"/>
              </w:rPr>
            </w:pP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AA5E9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หลักฐานที่เกี่ยวข้องเพื่อประกอบการขอใบแทน ได้แก่</w:t>
            </w: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(1) </w:t>
            </w:r>
            <w:r w:rsidRPr="00AA5E9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ใบอนุญาตฉบับจริงที่ชำรุดเสียหาย  </w:t>
            </w: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AA5E9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สำหรับกรณีชำรุดเสียหายหรือลบเลือน</w:t>
            </w: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(2)  </w:t>
            </w:r>
            <w:r w:rsidRPr="00AA5E9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ใบแจ้งความ  </w:t>
            </w: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AA5E9E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สำหรับกรณีสูญหาย</w:t>
            </w:r>
            <w:r w:rsidRPr="00AA5E9E">
              <w:rPr>
                <w:rFonts w:ascii="CordiaUPC" w:hAnsi="CordiaUPC" w:cs="CordiaUPC"/>
                <w:noProof/>
                <w:sz w:val="28"/>
                <w:szCs w:val="28"/>
              </w:rPr>
              <w:t>))</w:t>
            </w:r>
          </w:p>
        </w:tc>
      </w:tr>
      <w:tr w:rsidR="005A1ACC" w:rsidRPr="00AA5E9E" w:rsidTr="00AA5E9E">
        <w:tc>
          <w:tcPr>
            <w:tcW w:w="534" w:type="dxa"/>
          </w:tcPr>
          <w:p w:rsidR="005A1ACC" w:rsidRPr="00AA5E9E" w:rsidRDefault="005A1ACC" w:rsidP="00AA5E9E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AA5E9E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Pr="00AA5E9E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5A1ACC" w:rsidRDefault="005A1ACC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หรือบุคคลธรรมดา(1.กรณีมอบอำนาจให้บุคคลเดียวหรือหลายคน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 xml:space="preserve">กระทำการครั้งเดียว ปิดอากรแสตมป์ 10 บาท </w:t>
            </w:r>
          </w:p>
          <w:p w:rsidR="005A1ACC" w:rsidRDefault="005A1ACC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5A1ACC" w:rsidRPr="00527D29" w:rsidRDefault="005A1ACC" w:rsidP="008E3F17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 </w:t>
            </w:r>
          </w:p>
        </w:tc>
        <w:tc>
          <w:tcPr>
            <w:tcW w:w="1559" w:type="dxa"/>
          </w:tcPr>
          <w:p w:rsidR="005A1ACC" w:rsidRPr="00527D29" w:rsidRDefault="005A1ACC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5A1ACC" w:rsidRPr="00527D29" w:rsidRDefault="005A1ACC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A1ACC" w:rsidRPr="00527D29" w:rsidRDefault="005A1ACC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A1ACC" w:rsidRPr="00527D29" w:rsidRDefault="005A1ACC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5A1ACC" w:rsidRPr="00527D29" w:rsidRDefault="005A1ACC" w:rsidP="00A91F65">
            <w:pPr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5A1ACC" w:rsidRPr="00AA5E9E" w:rsidTr="00AA5E9E">
        <w:tc>
          <w:tcPr>
            <w:tcW w:w="534" w:type="dxa"/>
          </w:tcPr>
          <w:p w:rsidR="005A1ACC" w:rsidRPr="00AA5E9E" w:rsidRDefault="008E3F17" w:rsidP="00AA5E9E">
            <w:pPr>
              <w:jc w:val="center"/>
              <w:rPr>
                <w:rFonts w:asciiTheme="minorBidi" w:hAnsiTheme="minorBidi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</w:rPr>
              <w:lastRenderedPageBreak/>
              <w:t>4</w:t>
            </w:r>
            <w:r>
              <w:rPr>
                <w:rFonts w:asciiTheme="minorBidi" w:hAnsiTheme="minorBidi" w:hint="cs"/>
                <w:noProof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26" w:type="dxa"/>
          </w:tcPr>
          <w:p w:rsidR="005A1ACC" w:rsidRDefault="005A1ACC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มอบอำนาจทั่วไป(กรณีผู้ดำเนินกิจการของนิติบุคคลหรือบุคคลธรรมดาไม่ได้มาดำเนินการด้วยตนเอง) 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5A1ACC" w:rsidRDefault="005A1ACC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5A1ACC" w:rsidRDefault="005A1ACC" w:rsidP="00A91F65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</w:t>
            </w:r>
          </w:p>
        </w:tc>
        <w:tc>
          <w:tcPr>
            <w:tcW w:w="1559" w:type="dxa"/>
          </w:tcPr>
          <w:p w:rsidR="005A1ACC" w:rsidRPr="00527D29" w:rsidRDefault="005A1ACC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5A1ACC" w:rsidRPr="00527D29" w:rsidRDefault="005A1ACC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5A1ACC" w:rsidRPr="00527D29" w:rsidRDefault="005A1ACC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A1ACC" w:rsidRPr="00527D29" w:rsidRDefault="005A1ACC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5A1ACC" w:rsidRPr="00527D29" w:rsidDel="00031534" w:rsidRDefault="005A1ACC" w:rsidP="00A91F65">
            <w:pPr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</w:tr>
    </w:tbl>
    <w:p w:rsidR="006C59F0" w:rsidRDefault="006C59F0" w:rsidP="006C59F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6C59F0" w:rsidRDefault="006C59F0" w:rsidP="006C59F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6C59F0" w:rsidRDefault="006C59F0" w:rsidP="006C59F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</w:p>
    <w:p w:rsidR="00A10CDA" w:rsidRPr="00AA5E9E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AA5E9E" w:rsidTr="00090552">
        <w:tc>
          <w:tcPr>
            <w:tcW w:w="534" w:type="dxa"/>
          </w:tcPr>
          <w:p w:rsidR="00A13B6C" w:rsidRPr="00AA5E9E" w:rsidRDefault="00A13B6C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AA5E9E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811134" w:rsidRPr="00AA5E9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AA5E9E" w:rsidRDefault="00A13B6C" w:rsidP="008C1396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AA5E9E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ค่าธรรมเนียมใบแทนใบอนุญาตผลิตวัตถุอันตราย</w:t>
            </w:r>
            <w:r w:rsidR="00AA5E9E">
              <w:rPr>
                <w:rFonts w:asciiTheme="minorBidi" w:hAnsiTheme="minorBidi"/>
                <w:b/>
                <w:bCs/>
                <w:noProof/>
                <w:sz w:val="30"/>
                <w:szCs w:val="30"/>
              </w:rPr>
              <w:t xml:space="preserve"> </w:t>
            </w:r>
            <w:r w:rsidRPr="00AA5E9E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 xml:space="preserve">ใบแทนใบอนุญาตนำเข้าวัตถุอันตราย  ใบแทนใบอนุญาตส่งออกวัตถุอันตราย และใบแทนใบอนุญาตมีไว้ในครอบครองซึ่งวัตถุอันตราย                       </w:t>
            </w:r>
          </w:p>
          <w:p w:rsidR="0088317A" w:rsidRDefault="0088317A" w:rsidP="00AA5E9E">
            <w:pPr>
              <w:rPr>
                <w:rFonts w:asciiTheme="minorBidi" w:hAnsiTheme="minorBidi"/>
                <w:b/>
                <w:bCs/>
                <w:sz w:val="30"/>
                <w:szCs w:val="30"/>
                <w:lang w:bidi="th-TH"/>
              </w:rPr>
            </w:pPr>
            <w:r w:rsidRPr="00A310BC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  <w:t xml:space="preserve">ค่าธรรมเนียม </w:t>
            </w:r>
            <w:r w:rsidRPr="00A310BC">
              <w:rPr>
                <w:rFonts w:ascii="Cordia New" w:hAnsi="Cordia New" w:cs="Cordia New"/>
                <w:noProof/>
                <w:sz w:val="30"/>
                <w:szCs w:val="30"/>
              </w:rPr>
              <w:t xml:space="preserve">500 </w:t>
            </w:r>
            <w:r w:rsidRPr="00A310BC">
              <w:rPr>
                <w:rFonts w:ascii="Cordia New" w:hAnsi="Cordia New" w:cs="Cordia New"/>
                <w:noProof/>
                <w:sz w:val="30"/>
                <w:szCs w:val="30"/>
                <w:cs/>
                <w:lang w:bidi="th-TH"/>
              </w:rPr>
              <w:t>บาท</w:t>
            </w:r>
          </w:p>
          <w:p w:rsidR="00E90756" w:rsidRPr="00AA5E9E" w:rsidRDefault="00B509FC" w:rsidP="00D17506">
            <w:pPr>
              <w:rPr>
                <w:rFonts w:asciiTheme="minorBidi" w:hAnsiTheme="minorBidi"/>
                <w:sz w:val="30"/>
                <w:szCs w:val="30"/>
              </w:rPr>
            </w:pPr>
            <w:r w:rsidRPr="00AA5E9E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D1750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D17506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D17506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D17506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ตั้งแต่เวลา </w:t>
            </w:r>
            <w:r w:rsidR="00D1750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D17506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D1750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D17506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D1750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D17506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D1750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AA5E9E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</w:tbl>
    <w:p w:rsidR="008E2900" w:rsidRPr="00AA5E9E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6C59F0" w:rsidTr="006C59F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59F0" w:rsidRDefault="006C59F0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59F0" w:rsidRDefault="006C59F0">
            <w:pPr>
              <w:spacing w:after="160"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 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6C59F0" w:rsidTr="006C59F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59F0" w:rsidRDefault="006C59F0">
            <w:pPr>
              <w:spacing w:after="160" w:line="256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59F0" w:rsidRDefault="006C59F0">
            <w:pPr>
              <w:spacing w:after="160" w:line="256" w:lineRule="auto"/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6C59F0" w:rsidTr="006C59F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59F0" w:rsidRDefault="006C59F0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59F0" w:rsidRDefault="006C59F0">
            <w:pPr>
              <w:spacing w:after="160" w:line="256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>
              <w:rPr>
                <w:rFonts w:asciiTheme="minorBidi" w:hAnsiTheme="minorBidi"/>
                <w:sz w:val="32"/>
                <w:szCs w:val="32"/>
              </w:rPr>
              <w:br/>
            </w:r>
            <w:r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C59F0" w:rsidRPr="00AA5E9E" w:rsidRDefault="006C59F0" w:rsidP="006C59F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013BC7" w:rsidRPr="00AA5E9E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ตัวอย่าง</w:t>
      </w:r>
      <w:r w:rsidR="00D51311"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AA5E9E" w:rsidTr="00C1539D">
        <w:tc>
          <w:tcPr>
            <w:tcW w:w="675" w:type="dxa"/>
          </w:tcPr>
          <w:p w:rsidR="00F064C0" w:rsidRPr="00AA5E9E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AA5E9E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C1539D" w:rsidRPr="00AA5E9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AA5E9E" w:rsidRDefault="00F064C0" w:rsidP="00AA5E9E">
            <w:pPr>
              <w:rPr>
                <w:rFonts w:asciiTheme="minorBidi" w:hAnsiTheme="minorBidi"/>
                <w:sz w:val="30"/>
                <w:szCs w:val="30"/>
              </w:rPr>
            </w:pPr>
            <w:r w:rsidRPr="00AA5E9E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ตัวอย่างหนังสือแจ้งความประสงค์ขอใบแทนใบอนุญาตวัตถุอันตรายชนิดที่ </w:t>
            </w:r>
            <w:r w:rsidRPr="00AA5E9E">
              <w:rPr>
                <w:rFonts w:asciiTheme="minorBidi" w:hAnsiTheme="minorBidi"/>
                <w:noProof/>
                <w:sz w:val="30"/>
                <w:szCs w:val="30"/>
              </w:rPr>
              <w:t xml:space="preserve">3 </w:t>
            </w:r>
            <w:r w:rsidRPr="00AA5E9E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เนื่องจากเหตูสูญหาย</w:t>
            </w:r>
          </w:p>
        </w:tc>
      </w:tr>
      <w:tr w:rsidR="00F064C0" w:rsidRPr="00AA5E9E" w:rsidTr="00C1539D">
        <w:tc>
          <w:tcPr>
            <w:tcW w:w="675" w:type="dxa"/>
          </w:tcPr>
          <w:p w:rsidR="00F064C0" w:rsidRPr="00AA5E9E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AA5E9E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="00C1539D" w:rsidRPr="00AA5E9E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AA5E9E" w:rsidRDefault="00F064C0" w:rsidP="0088317A">
            <w:pPr>
              <w:rPr>
                <w:rFonts w:asciiTheme="minorBidi" w:hAnsiTheme="minorBidi"/>
                <w:sz w:val="30"/>
                <w:szCs w:val="30"/>
              </w:rPr>
            </w:pPr>
            <w:r w:rsidRPr="00AA5E9E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ตัวอย่างหนังสือแจ้งความประสงค์ขอใบแทนใบอนุญาตวัตถุอันตรายชนิดที่ </w:t>
            </w:r>
            <w:r w:rsidRPr="00AA5E9E">
              <w:rPr>
                <w:rFonts w:asciiTheme="minorBidi" w:hAnsiTheme="minorBidi"/>
                <w:noProof/>
                <w:sz w:val="30"/>
                <w:szCs w:val="30"/>
              </w:rPr>
              <w:t xml:space="preserve">3 </w:t>
            </w:r>
            <w:r w:rsidRPr="00AA5E9E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เนื่องจากเหตุชำรุด เสียหาย หรือลบเลือน</w:t>
            </w:r>
          </w:p>
        </w:tc>
      </w:tr>
    </w:tbl>
    <w:p w:rsidR="00C1539D" w:rsidRPr="00AA5E9E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64558D" w:rsidRPr="008510BB" w:rsidRDefault="00D51311" w:rsidP="0064558D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AA5E9E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หมายเหตุ</w:t>
      </w:r>
    </w:p>
    <w:p w:rsidR="008510BB" w:rsidRPr="00C36DD1" w:rsidRDefault="008510BB" w:rsidP="008510BB">
      <w:pPr>
        <w:ind w:firstLine="426"/>
        <w:rPr>
          <w:rFonts w:ascii="Cordia New" w:hAnsi="Cordia New"/>
          <w:sz w:val="32"/>
          <w:szCs w:val="32"/>
          <w:cs/>
          <w:lang w:bidi="th-TH"/>
        </w:rPr>
      </w:pPr>
      <w:r w:rsidRPr="00C36DD1">
        <w:rPr>
          <w:rFonts w:ascii="Cordia New" w:hAnsi="Cordia New"/>
          <w:noProof/>
          <w:sz w:val="32"/>
          <w:szCs w:val="32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 w:rsidRPr="00C36DD1">
        <w:rPr>
          <w:rFonts w:ascii="Cordia New" w:hAnsi="Cordia New"/>
          <w:sz w:val="32"/>
          <w:szCs w:val="32"/>
          <w:lang w:bidi="th-TH"/>
        </w:rPr>
        <w:t xml:space="preserve"> </w:t>
      </w:r>
      <w:r w:rsidRPr="00C36DD1">
        <w:rPr>
          <w:rFonts w:ascii="Cordia New" w:hAnsi="Cordia New" w:hint="cs"/>
          <w:sz w:val="32"/>
          <w:szCs w:val="32"/>
          <w:cs/>
          <w:lang w:bidi="th-TH"/>
        </w:rPr>
        <w:t>ไม่รวมระยะเวลารอผู้ประกอบการแก้ไข</w:t>
      </w:r>
      <w:r>
        <w:rPr>
          <w:rFonts w:ascii="Cordia New" w:hAnsi="Cordia New" w:hint="cs"/>
          <w:sz w:val="32"/>
          <w:szCs w:val="32"/>
          <w:cs/>
          <w:lang w:bidi="th-TH"/>
        </w:rPr>
        <w:t xml:space="preserve"> </w:t>
      </w:r>
      <w:r w:rsidRPr="00C36DD1">
        <w:rPr>
          <w:rFonts w:ascii="Cordia New" w:hAnsi="Cordia New" w:hint="cs"/>
          <w:sz w:val="32"/>
          <w:szCs w:val="32"/>
          <w:cs/>
          <w:lang w:bidi="th-TH"/>
        </w:rPr>
        <w:t>หรือส่งเอกสารเพิ่มเติม</w:t>
      </w:r>
    </w:p>
    <w:p w:rsidR="0064558D" w:rsidRPr="00AA5E9E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64558D" w:rsidRPr="00AA5E9E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982CD7" w:rsidRPr="00AA5E9E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D51311" w:rsidRPr="00AA5E9E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3F4A0D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641F43" w:rsidRDefault="00641F43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641F43" w:rsidRDefault="00641F43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641F43" w:rsidRDefault="00641F43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8510BB" w:rsidRDefault="008510BB" w:rsidP="008E3F17">
      <w:pPr>
        <w:spacing w:after="0" w:line="240" w:lineRule="auto"/>
        <w:jc w:val="center"/>
        <w:rPr>
          <w:b/>
          <w:bCs/>
          <w:sz w:val="30"/>
          <w:szCs w:val="30"/>
          <w:lang w:bidi="th-TH"/>
        </w:rPr>
      </w:pPr>
    </w:p>
    <w:p w:rsidR="008E3F17" w:rsidRPr="00A712D3" w:rsidRDefault="008E3F17" w:rsidP="008E3F17">
      <w:pPr>
        <w:spacing w:after="0" w:line="240" w:lineRule="auto"/>
        <w:jc w:val="center"/>
        <w:rPr>
          <w:b/>
          <w:bCs/>
          <w:sz w:val="30"/>
          <w:szCs w:val="30"/>
          <w:lang w:bidi="th-TH"/>
        </w:rPr>
      </w:pPr>
      <w:r>
        <w:rPr>
          <w:rFonts w:hint="cs"/>
          <w:b/>
          <w:bCs/>
          <w:sz w:val="30"/>
          <w:szCs w:val="30"/>
          <w:cs/>
          <w:lang w:bidi="th-TH"/>
        </w:rPr>
        <w:lastRenderedPageBreak/>
        <w:t>แผนผังแสดง</w:t>
      </w:r>
      <w:r w:rsidRPr="00A712D3">
        <w:rPr>
          <w:rFonts w:hint="cs"/>
          <w:b/>
          <w:bCs/>
          <w:sz w:val="30"/>
          <w:szCs w:val="30"/>
          <w:cs/>
          <w:lang w:bidi="th-TH"/>
        </w:rPr>
        <w:t>ขั้นตอนและวิธีการยื่นคำขออนุญาตด้านผลิตภัณฑ์วัตถุอันตราย</w:t>
      </w:r>
    </w:p>
    <w:p w:rsidR="008E3F17" w:rsidRDefault="008E3F17" w:rsidP="008E3F17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</w:rPr>
      </w:pPr>
      <w:r w:rsidRPr="00A712D3">
        <w:rPr>
          <w:rFonts w:ascii="Cordia New" w:hAnsi="Cordia New"/>
          <w:sz w:val="28"/>
          <w:szCs w:val="28"/>
          <w:cs/>
          <w:lang w:bidi="th-TH"/>
        </w:rPr>
        <w:t>สถานที่ให้บริการ</w:t>
      </w:r>
      <w:r w:rsidRPr="00A712D3">
        <w:rPr>
          <w:rFonts w:ascii="Cordia New" w:hAnsi="Cordia New"/>
          <w:sz w:val="28"/>
          <w:szCs w:val="28"/>
          <w:lang w:bidi="th-TH"/>
        </w:rPr>
        <w:t>:</w:t>
      </w:r>
      <w:r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Pr="00A712D3">
        <w:rPr>
          <w:rFonts w:ascii="Cordia New" w:hAnsi="Cordia New"/>
          <w:noProof/>
          <w:sz w:val="28"/>
          <w:szCs w:val="28"/>
        </w:rPr>
        <w:t xml:space="preserve"> (One Stop Service Center: OSSC)</w:t>
      </w:r>
    </w:p>
    <w:p w:rsidR="008E3F17" w:rsidRPr="00EA66AA" w:rsidRDefault="008E3F17" w:rsidP="008E3F17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9B2940">
        <w:rPr>
          <w:rFonts w:hint="cs"/>
          <w:sz w:val="30"/>
          <w:szCs w:val="30"/>
          <w:cs/>
          <w:lang w:bidi="th-TH"/>
        </w:rPr>
        <w:t>แพร่</w:t>
      </w: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30"/>
          <w:szCs w:val="3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6" type="#_x0000_t202" style="position:absolute;margin-left:132.8pt;margin-top:2.5pt;width:243pt;height:37.7pt;z-index:251687936;mso-width-relative:margin;mso-height-relative:margin">
            <v:textbox>
              <w:txbxContent>
                <w:p w:rsidR="008E3F17" w:rsidRPr="00EA66AA" w:rsidRDefault="008E3F17" w:rsidP="008E3F17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1. ศึกษารายละเอียดในคู่มือสำหรับประชาชนด้านผลิตภัณฑ์วัตถุอันตราย</w:t>
                  </w:r>
                  <w:r w:rsidRP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ตามประเภทการขออนุญาตที่เกี่ยวข้อง</w:t>
                  </w:r>
                </w:p>
                <w:p w:rsidR="008E3F17" w:rsidRDefault="008E3F17" w:rsidP="008E3F17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0" type="#_x0000_t32" style="position:absolute;margin-left:254.4pt;margin-top:3.55pt;width:0;height:25.5pt;z-index:251702272" o:connectortype="straight">
            <v:stroke endarrow="block"/>
          </v:shape>
        </w:pict>
      </w: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77" type="#_x0000_t202" style="position:absolute;margin-left:132.8pt;margin-top:10.75pt;width:243pt;height:54.2pt;z-index:251688960;mso-width-relative:margin;mso-height-relative:margin">
            <v:textbox>
              <w:txbxContent>
                <w:p w:rsidR="008E3F17" w:rsidRPr="00F437AD" w:rsidRDefault="008E3F17" w:rsidP="008E3F17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2.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กรอกคำขอและจัดเตรียมเอกสารหลักฐานตามที่ระบุในคู่มือสำหรับประชาชน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และตามกฎระเบียบ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หลักเกณฑ์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และข้อกำหนดที่เกี่ยวข้อง</w:t>
                  </w:r>
                </w:p>
                <w:p w:rsidR="008E3F17" w:rsidRDefault="008E3F17" w:rsidP="008E3F17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91" type="#_x0000_t32" style="position:absolute;margin-left:254.4pt;margin-top:10.05pt;width:0;height:26.25pt;z-index:251703296" o:connectortype="straight">
            <v:stroke endarrow="block"/>
          </v:shape>
        </w:pict>
      </w: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78" type="#_x0000_t202" style="position:absolute;margin-left:165.15pt;margin-top:-.35pt;width:178.5pt;height:37.7pt;z-index:251689984;mso-width-relative:margin;mso-height-relative:margin">
            <v:textbox>
              <w:txbxContent>
                <w:p w:rsidR="008E3F17" w:rsidRPr="00504D88" w:rsidRDefault="008E3F17" w:rsidP="008E3F17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3.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ยื่นคำขอและเอกสารหลักฐานที่ช่องบริการตามที่ระบุในใบนัดหรือบัตรคิว</w:t>
                  </w:r>
                </w:p>
                <w:p w:rsidR="008E3F17" w:rsidRDefault="008E3F17" w:rsidP="008E3F17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D17506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9" type="#_x0000_t202" style="position:absolute;margin-left:287.5pt;margin-top:.75pt;width:101.15pt;height:66.15pt;z-index:251701248;mso-width-relative:margin;mso-height-relative:margin" filled="f" stroked="f">
            <v:textbox>
              <w:txbxContent>
                <w:p w:rsidR="008E3F17" w:rsidRPr="00F437AD" w:rsidRDefault="008E3F17" w:rsidP="008E3F17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8E3F17" w:rsidRPr="00504D88" w:rsidRDefault="008E3F17" w:rsidP="008E3F17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ไม่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/ไม่ถูกต้อง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ตาม</w:t>
                  </w:r>
                </w:p>
                <w:p w:rsidR="008E3F17" w:rsidRPr="00504D88" w:rsidRDefault="008E3F17" w:rsidP="008E3F17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8E3F17" w:rsidRPr="00504D88" w:rsidRDefault="008E3F17" w:rsidP="008E3F17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8E3F17" w:rsidRDefault="008E3F17" w:rsidP="008E3F17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88" type="#_x0000_t202" style="position:absolute;margin-left:105.15pt;margin-top:2.1pt;width:87.8pt;height:61.65pt;z-index:251700224;mso-width-relative:margin;mso-height-relative:margin" filled="f" stroked="f">
            <v:textbox>
              <w:txbxContent>
                <w:p w:rsidR="008E3F17" w:rsidRPr="00F437AD" w:rsidRDefault="008E3F17" w:rsidP="008E3F17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8E3F17" w:rsidRPr="00504D88" w:rsidRDefault="008E3F17" w:rsidP="008E3F17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ครบถ้วนตาม</w:t>
                  </w:r>
                </w:p>
                <w:p w:rsidR="008E3F17" w:rsidRPr="00504D88" w:rsidRDefault="008E3F17" w:rsidP="008E3F17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8E3F17" w:rsidRPr="00504D88" w:rsidRDefault="008E3F17" w:rsidP="008E3F17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8E3F17" w:rsidRDefault="008E3F17" w:rsidP="008E3F17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92" type="#_x0000_t32" style="position:absolute;margin-left:254.45pt;margin-top:.75pt;width:.05pt;height:27.25pt;z-index:251704320" o:connectortype="straight">
            <v:stroke endarrow="block"/>
          </v:shape>
        </w:pict>
      </w:r>
    </w:p>
    <w:p w:rsidR="008E3F17" w:rsidRDefault="00D17506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79" type="#_x0000_t202" style="position:absolute;margin-left:204.85pt;margin-top:9.7pt;width:87.8pt;height:52.75pt;z-index:251691008;mso-width-relative:margin;mso-height-relative:margin">
            <v:textbox>
              <w:txbxContent>
                <w:p w:rsidR="008E3F17" w:rsidRDefault="008E3F17" w:rsidP="008E3F17">
                  <w:pPr>
                    <w:spacing w:before="80"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4. เจ้าหน้าที่</w:t>
                  </w:r>
                </w:p>
                <w:p w:rsidR="008E3F17" w:rsidRDefault="008E3F17" w:rsidP="008E3F17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ตรวจสอบคำขอและ</w:t>
                  </w:r>
                </w:p>
                <w:p w:rsidR="008E3F17" w:rsidRPr="00F437AD" w:rsidRDefault="008E3F17" w:rsidP="008E3F17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เอกสารหลักฐาน</w:t>
                  </w:r>
                </w:p>
                <w:p w:rsidR="008E3F17" w:rsidRDefault="008E3F17" w:rsidP="008E3F17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1" type="#_x0000_t202" style="position:absolute;margin-left:370.7pt;margin-top:12.5pt;width:145.8pt;height:66.05pt;z-index:251693056;mso-width-relative:margin;mso-height-relative:margin">
            <v:textbox style="mso-next-textbox:#_x0000_s1181">
              <w:txbxContent>
                <w:p w:rsidR="008E3F17" w:rsidRPr="00504D88" w:rsidRDefault="008E3F17" w:rsidP="008E3F17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4.1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เจ้าหน้าที่บันทึกข้อบกพร่องและกำหนดระยะเวลาการแก้ไข /</w:t>
                  </w:r>
                </w:p>
                <w:p w:rsidR="008E3F17" w:rsidRPr="00504D88" w:rsidRDefault="008E3F17" w:rsidP="008E3F17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เจ้าหน้าที่และผู้ยื่นคำขอลงนามรับทราบร่วมกัน</w:t>
                  </w:r>
                </w:p>
                <w:p w:rsidR="008E3F17" w:rsidRPr="003478AE" w:rsidRDefault="008E3F17" w:rsidP="008E3F17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80" type="#_x0000_t202" style="position:absolute;margin-left:-10.15pt;margin-top:12.5pt;width:110.05pt;height:43.85pt;z-index:251692032;mso-width-relative:margin;mso-height-relative:margin">
            <v:textbox style="mso-next-textbox:#_x0000_s1180">
              <w:txbxContent>
                <w:p w:rsidR="008E3F17" w:rsidRPr="00EA66AA" w:rsidRDefault="008E3F17" w:rsidP="008E3F17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5. </w:t>
                  </w:r>
                  <w:r>
                    <w:rPr>
                      <w:rFonts w:asciiTheme="minorBidi" w:hAnsiTheme="minorBidi" w:hint="cs"/>
                      <w:sz w:val="26"/>
                      <w:szCs w:val="26"/>
                      <w:cs/>
                      <w:lang w:bidi="th-TH"/>
                    </w:rPr>
                    <w:t>เจ้าหน้าที่รับเรื่อง/ติดตามเรื่องให้ผู้ยื่นคำขอ</w:t>
                  </w:r>
                </w:p>
              </w:txbxContent>
            </v:textbox>
          </v:shape>
        </w:pict>
      </w:r>
    </w:p>
    <w:p w:rsidR="008E3F17" w:rsidRDefault="00D17506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93" type="#_x0000_t32" style="position:absolute;margin-left:99.9pt;margin-top:8.55pt;width:99.7pt;height:0;flip:x;z-index:251705344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94" type="#_x0000_t32" style="position:absolute;margin-left:292.65pt;margin-top:13.3pt;width:74.25pt;height:0;z-index:251706368" o:connectortype="straight">
            <v:stroke endarrow="block"/>
          </v:shape>
        </w:pict>
      </w: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01" type="#_x0000_t34" style="position:absolute;margin-left:109.65pt;margin-top:1.45pt;width:279pt;height:229.1pt;rotation:180;z-index:251713536" o:connectortype="elbow" adj=",-59115,-34258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95" type="#_x0000_t32" style="position:absolute;margin-left:45.15pt;margin-top:1.45pt;width:0;height:22.2pt;z-index:251707392" o:connectortype="straight">
            <v:stroke endarrow="block"/>
          </v:shape>
        </w:pict>
      </w: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97" type="#_x0000_t32" style="position:absolute;margin-left:435.9pt;margin-top:5.35pt;width:0;height:23.15pt;z-index:251709440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84" type="#_x0000_t202" style="position:absolute;margin-left:-10.15pt;margin-top:11.65pt;width:119.8pt;height:43.85pt;z-index:251696128;mso-width-relative:margin;mso-height-relative:margin">
            <v:textbox style="mso-next-textbox:#_x0000_s1184">
              <w:txbxContent>
                <w:p w:rsidR="008E3F17" w:rsidRPr="00504D88" w:rsidRDefault="008E3F17" w:rsidP="008E3F17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6.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เจ้าหน้าที่พิจารณาคำขอและประเมินเอกสารหลักฐาน</w:t>
                  </w:r>
                </w:p>
                <w:p w:rsidR="008E3F17" w:rsidRPr="00EA66AA" w:rsidRDefault="008E3F17" w:rsidP="008E3F17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2" type="#_x0000_t202" style="position:absolute;margin-left:375.8pt;margin-top:13.9pt;width:117pt;height:53.3pt;z-index:251694080;mso-width-relative:margin;mso-height-relative:margin">
            <v:textbox style="mso-next-textbox:#_x0000_s1182">
              <w:txbxContent>
                <w:p w:rsidR="008E3F17" w:rsidRPr="00504D88" w:rsidRDefault="008E3F17" w:rsidP="008E3F17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4.2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เจ้าหน้าที่มอบสำเนาบันทึกข้อบกพร่องให้ผู้ยื่นคำขอไว้เป็นหลักฐาน</w:t>
                  </w:r>
                </w:p>
                <w:p w:rsidR="008E3F17" w:rsidRPr="00504D88" w:rsidRDefault="008E3F17" w:rsidP="008E3F17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8E3F17" w:rsidRPr="003478AE" w:rsidRDefault="008E3F17" w:rsidP="008E3F17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96" type="#_x0000_t32" style="position:absolute;margin-left:45.15pt;margin-top:.55pt;width:0;height:30.05pt;z-index:251708416" o:connectortype="straight">
            <v:stroke endarrow="block"/>
          </v:shape>
        </w:pict>
      </w: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98" type="#_x0000_t32" style="position:absolute;margin-left:435.9pt;margin-top:12.3pt;width:0;height:27.7pt;z-index:251710464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85" type="#_x0000_t202" style="position:absolute;margin-left:-10.15pt;margin-top:12.3pt;width:119.8pt;height:57.7pt;z-index:251697152;mso-width-relative:margin;mso-height-relative:margin">
            <v:textbox style="mso-next-textbox:#_x0000_s1185">
              <w:txbxContent>
                <w:p w:rsidR="008E3F17" w:rsidRDefault="008E3F17" w:rsidP="008E3F17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7.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แจ้งผลการพิจารณาให้ผู้ยื่นคำขอทราบภายใน </w:t>
                  </w:r>
                  <w:r w:rsidRPr="00504D88"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  <w:t xml:space="preserve">7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วัน</w:t>
                  </w:r>
                </w:p>
                <w:p w:rsidR="008E3F17" w:rsidRPr="00504D88" w:rsidRDefault="008E3F17" w:rsidP="008E3F17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นับแต่วันที่พิจารณาแล้วเสร็จ</w:t>
                  </w:r>
                </w:p>
                <w:p w:rsidR="008E3F17" w:rsidRPr="00504D88" w:rsidRDefault="008E3F17" w:rsidP="008E3F17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8E3F17" w:rsidRPr="00EA66AA" w:rsidRDefault="008E3F17" w:rsidP="008E3F17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3" type="#_x0000_t202" style="position:absolute;margin-left:366.9pt;margin-top:3.35pt;width:131.15pt;height:42.8pt;z-index:251695104;mso-width-relative:margin;mso-height-relative:margin">
            <v:textbox style="mso-next-textbox:#_x0000_s1183">
              <w:txbxContent>
                <w:p w:rsidR="008E3F17" w:rsidRPr="00504D88" w:rsidRDefault="008E3F17" w:rsidP="008E3F17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4.3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ผู้ยื่นคำ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แก้ไขข้อบกพร่องภายในกำหนดเวลา</w:t>
                  </w:r>
                </w:p>
                <w:p w:rsidR="008E3F17" w:rsidRPr="003478AE" w:rsidRDefault="008E3F17" w:rsidP="008E3F17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99" type="#_x0000_t32" style="position:absolute;margin-left:435.9pt;margin-top:9.55pt;width:0;height:28.45pt;z-index:251711488" o:connectortype="straight">
            <v:stroke endarrow="block"/>
          </v:shape>
        </w:pict>
      </w: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6" type="#_x0000_t202" style="position:absolute;margin-left:388.65pt;margin-top:5.8pt;width:90pt;height:42.8pt;z-index:251698176;mso-width-relative:margin;mso-height-relative:margin">
            <v:textbox style="mso-next-textbox:#_x0000_s1186">
              <w:txbxContent>
                <w:p w:rsidR="008E3F17" w:rsidRPr="00504D88" w:rsidRDefault="008E3F17" w:rsidP="008E3F17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4.4 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เจ้าหน้าที่ตรวจสอบการแก้ไข</w:t>
                  </w:r>
                </w:p>
                <w:p w:rsidR="008E3F17" w:rsidRPr="003478AE" w:rsidRDefault="008E3F17" w:rsidP="008E3F17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00" type="#_x0000_t32" style="position:absolute;margin-left:435.9pt;margin-top:12pt;width:0;height:32.25pt;z-index:251712512" o:connectortype="straight">
            <v:stroke endarrow="block"/>
          </v:shape>
        </w:pict>
      </w:r>
    </w:p>
    <w:p w:rsidR="008E3F17" w:rsidRDefault="008E3F17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8E3F17" w:rsidRDefault="005148B0" w:rsidP="008E3F17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87" type="#_x0000_t202" style="position:absolute;margin-left:394.1pt;margin-top:7.65pt;width:84.55pt;height:47.25pt;z-index:251699200;mso-width-relative:margin;mso-height-relative:margin">
            <v:textbox>
              <w:txbxContent>
                <w:p w:rsidR="008E3F17" w:rsidRPr="00A26226" w:rsidRDefault="008E3F17" w:rsidP="008E3F17">
                  <w:pPr>
                    <w:rPr>
                      <w:sz w:val="26"/>
                      <w:szCs w:val="26"/>
                      <w:cs/>
                      <w:lang w:bidi="th-TH"/>
                    </w:rPr>
                  </w:pP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4.5 </w:t>
                  </w: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เจ้าหน้าที่คืนคำขอให้ผู้ยื่นคำ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</w:p>
              </w:txbxContent>
            </v:textbox>
          </v:shape>
        </w:pict>
      </w:r>
    </w:p>
    <w:p w:rsidR="008E3F17" w:rsidRDefault="00D17506" w:rsidP="008E3F17">
      <w:pPr>
        <w:spacing w:after="0" w:line="240" w:lineRule="auto"/>
        <w:rPr>
          <w:sz w:val="26"/>
          <w:szCs w:val="26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203" type="#_x0000_t202" style="position:absolute;margin-left:-20.25pt;margin-top:5.3pt;width:324.55pt;height:77.8pt;z-index:251714560;mso-height-percent:200;mso-height-percent:200;mso-width-relative:margin;mso-height-relative:margin" strokecolor="#974706">
            <v:textbox style="mso-fit-shape-to-text:t">
              <w:txbxContent>
                <w:p w:rsidR="008510BB" w:rsidRPr="00C21318" w:rsidRDefault="008510BB" w:rsidP="008510BB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</w:t>
                  </w: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8510BB" w:rsidRPr="00C21318" w:rsidRDefault="008510BB" w:rsidP="008510BB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</w:p>
    <w:p w:rsidR="008E3F17" w:rsidRDefault="008E3F17" w:rsidP="008E3F17">
      <w:pPr>
        <w:spacing w:after="0" w:line="240" w:lineRule="auto"/>
        <w:rPr>
          <w:sz w:val="26"/>
          <w:szCs w:val="26"/>
          <w:lang w:bidi="th-TH"/>
        </w:rPr>
      </w:pPr>
    </w:p>
    <w:p w:rsidR="008E3F17" w:rsidRDefault="008E3F17" w:rsidP="008E3F17">
      <w:pPr>
        <w:spacing w:after="0" w:line="240" w:lineRule="auto"/>
        <w:rPr>
          <w:sz w:val="26"/>
          <w:szCs w:val="26"/>
          <w:lang w:bidi="th-TH"/>
        </w:rPr>
      </w:pPr>
    </w:p>
    <w:p w:rsidR="008E3F17" w:rsidRDefault="008E3F17" w:rsidP="008E3F17">
      <w:pPr>
        <w:spacing w:after="0" w:line="240" w:lineRule="auto"/>
        <w:rPr>
          <w:sz w:val="26"/>
          <w:szCs w:val="26"/>
          <w:lang w:bidi="th-TH"/>
        </w:rPr>
      </w:pPr>
    </w:p>
    <w:p w:rsidR="008510BB" w:rsidRDefault="008510BB" w:rsidP="009922E9">
      <w:pPr>
        <w:spacing w:after="0" w:line="240" w:lineRule="auto"/>
        <w:jc w:val="center"/>
        <w:rPr>
          <w:rFonts w:asciiTheme="minorBidi" w:hAnsiTheme="minorBidi"/>
          <w:b/>
          <w:bCs/>
          <w:sz w:val="30"/>
          <w:szCs w:val="30"/>
          <w:lang w:bidi="th-TH"/>
        </w:rPr>
      </w:pPr>
    </w:p>
    <w:p w:rsidR="009922E9" w:rsidRPr="00A76238" w:rsidRDefault="009922E9" w:rsidP="009922E9">
      <w:pPr>
        <w:spacing w:after="0" w:line="240" w:lineRule="auto"/>
        <w:jc w:val="center"/>
        <w:rPr>
          <w:rFonts w:asciiTheme="minorBidi" w:hAnsiTheme="minorBidi"/>
          <w:b/>
          <w:bCs/>
          <w:sz w:val="30"/>
          <w:szCs w:val="30"/>
          <w:lang w:bidi="th-TH"/>
        </w:rPr>
      </w:pPr>
      <w:r>
        <w:rPr>
          <w:rFonts w:asciiTheme="minorBidi" w:hAnsiTheme="minorBidi"/>
          <w:b/>
          <w:bCs/>
          <w:sz w:val="30"/>
          <w:szCs w:val="30"/>
          <w:cs/>
          <w:lang w:bidi="th-TH"/>
        </w:rPr>
        <w:lastRenderedPageBreak/>
        <w:t>แผนผัง</w:t>
      </w:r>
      <w:r w:rsidRPr="00A76238">
        <w:rPr>
          <w:rFonts w:asciiTheme="minorBidi" w:hAnsiTheme="minorBidi"/>
          <w:b/>
          <w:bCs/>
          <w:sz w:val="30"/>
          <w:szCs w:val="30"/>
          <w:cs/>
          <w:lang w:bidi="th-TH"/>
        </w:rPr>
        <w:t>แสดง</w:t>
      </w:r>
      <w:r w:rsidRPr="00A76238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>ขั้นตอนและระยะเวลา</w:t>
      </w:r>
      <w:r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>การปฏิบัติงาน</w:t>
      </w:r>
    </w:p>
    <w:p w:rsidR="00AA3449" w:rsidRDefault="009922E9" w:rsidP="009922E9">
      <w:pPr>
        <w:spacing w:after="0" w:line="240" w:lineRule="auto"/>
        <w:jc w:val="center"/>
        <w:rPr>
          <w:rFonts w:asciiTheme="minorBidi" w:hAnsiTheme="minorBidi" w:cs="Cordia New"/>
          <w:b/>
          <w:bCs/>
          <w:noProof/>
          <w:sz w:val="30"/>
          <w:szCs w:val="30"/>
          <w:lang w:bidi="th-TH"/>
        </w:rPr>
      </w:pPr>
      <w:r w:rsidRPr="00306688">
        <w:rPr>
          <w:rFonts w:asciiTheme="minorBidi" w:hAnsiTheme="minorBidi" w:hint="cs"/>
          <w:b/>
          <w:bCs/>
          <w:sz w:val="30"/>
          <w:szCs w:val="30"/>
          <w:cs/>
          <w:lang w:bidi="th-TH"/>
        </w:rPr>
        <w:t xml:space="preserve">คู่มือสำหรับประชาชน เรื่อง </w:t>
      </w:r>
      <w:r w:rsidRPr="00AA5E9E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>การขอใบแทนใบอนุญาต</w:t>
      </w:r>
    </w:p>
    <w:p w:rsidR="009922E9" w:rsidRPr="009922E9" w:rsidRDefault="009922E9" w:rsidP="009922E9">
      <w:pPr>
        <w:spacing w:after="0" w:line="240" w:lineRule="auto"/>
        <w:jc w:val="center"/>
        <w:rPr>
          <w:rFonts w:ascii="Cordia New" w:hAnsi="Cordia New"/>
          <w:b/>
          <w:bCs/>
          <w:noProof/>
          <w:sz w:val="30"/>
          <w:szCs w:val="30"/>
          <w:lang w:bidi="th-TH"/>
        </w:rPr>
      </w:pPr>
      <w:r w:rsidRPr="00AA5E9E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ผลิต นำเข้า ส่งออก หรือมีไว้ในครอบครองซึ่งวัตถุอันตรายชนิดที่ </w:t>
      </w:r>
      <w:r w:rsidRPr="00AA5E9E">
        <w:rPr>
          <w:rFonts w:asciiTheme="minorBidi" w:hAnsiTheme="minorBidi"/>
          <w:b/>
          <w:bCs/>
          <w:noProof/>
          <w:sz w:val="30"/>
          <w:szCs w:val="30"/>
        </w:rPr>
        <w:t>3</w:t>
      </w:r>
    </w:p>
    <w:p w:rsidR="00AA3449" w:rsidRDefault="00AA3449" w:rsidP="009922E9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</w:p>
    <w:p w:rsidR="009922E9" w:rsidRDefault="009922E9" w:rsidP="009922E9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</w:pP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หน่วยงานที่รับผิดชอบ </w:t>
      </w:r>
      <w: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 xml:space="preserve">: </w:t>
      </w: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AA3449"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ab/>
      </w:r>
      <w:r w:rsidR="00AF47EE">
        <w:rPr>
          <w:rFonts w:ascii="Cordia New" w:hAnsi="Cordia New" w:hint="cs"/>
          <w:noProof/>
          <w:sz w:val="30"/>
          <w:szCs w:val="30"/>
          <w:cs/>
          <w:lang w:bidi="th-TH"/>
        </w:rPr>
        <w:t>ศูนย์บริการผลิตภัณฑ์สุขภาพเบ็ดเสร็จ (</w:t>
      </w:r>
      <w:r w:rsidR="00AF47EE">
        <w:rPr>
          <w:rFonts w:ascii="Cordia New" w:hAnsi="Cordia New"/>
          <w:noProof/>
          <w:sz w:val="30"/>
          <w:szCs w:val="30"/>
          <w:lang w:bidi="th-TH"/>
        </w:rPr>
        <w:t>OSSC</w:t>
      </w:r>
      <w:r w:rsidR="00AF47EE">
        <w:rPr>
          <w:rFonts w:ascii="Cordia New" w:hAnsi="Cordia New" w:hint="cs"/>
          <w:noProof/>
          <w:sz w:val="30"/>
          <w:szCs w:val="30"/>
          <w:cs/>
          <w:lang w:bidi="th-TH"/>
        </w:rPr>
        <w:t>)</w:t>
      </w:r>
      <w:r w:rsidR="00AF47EE"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="00AF47EE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9B2940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9922E9" w:rsidRDefault="009922E9" w:rsidP="009922E9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 xml:space="preserve">:  </w:t>
      </w:r>
      <w:r w:rsidR="00AA3449"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ab/>
      </w:r>
      <w:r>
        <w:rPr>
          <w:rFonts w:asciiTheme="minorBidi" w:hAnsiTheme="minorBidi" w:hint="cs"/>
          <w:color w:val="0D0D0D" w:themeColor="text1" w:themeTint="F2"/>
          <w:sz w:val="30"/>
          <w:szCs w:val="30"/>
          <w:cs/>
          <w:lang w:bidi="th-TH"/>
        </w:rPr>
        <w:t xml:space="preserve">กระบวนงานบริการที่เบ็ดเสร็จในหน่วยเดียว </w:t>
      </w:r>
    </w:p>
    <w:p w:rsidR="0071397F" w:rsidRPr="009922E9" w:rsidRDefault="0071397F" w:rsidP="009922E9">
      <w:pPr>
        <w:tabs>
          <w:tab w:val="left" w:pos="2268"/>
        </w:tabs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</w:pPr>
      <w:r w:rsidRPr="0071397F">
        <w:rPr>
          <w:rFonts w:asciiTheme="minorBidi" w:hAnsiTheme="minorBidi" w:cs="Cordia New"/>
          <w:color w:val="0D0D0D" w:themeColor="text1" w:themeTint="F2"/>
          <w:sz w:val="30"/>
          <w:szCs w:val="30"/>
          <w:cs/>
          <w:lang w:bidi="th-TH"/>
        </w:rPr>
        <w:t>ระยะเวลาดำเนินการรวม</w:t>
      </w:r>
      <w:r w:rsidR="00AA3449">
        <w:rPr>
          <w:rFonts w:asciiTheme="minorBidi" w:hAnsiTheme="minorBidi" w:cs="Cordia New"/>
          <w:color w:val="0D0D0D" w:themeColor="text1" w:themeTint="F2"/>
          <w:sz w:val="30"/>
          <w:szCs w:val="30"/>
          <w:lang w:bidi="th-TH"/>
        </w:rPr>
        <w:t>:</w:t>
      </w:r>
      <w:r w:rsidR="00AA3449">
        <w:rPr>
          <w:rFonts w:asciiTheme="minorBidi" w:hAnsiTheme="minorBidi" w:cs="Cordia New"/>
          <w:color w:val="0D0D0D" w:themeColor="text1" w:themeTint="F2"/>
          <w:sz w:val="30"/>
          <w:szCs w:val="30"/>
          <w:lang w:bidi="th-TH"/>
        </w:rPr>
        <w:tab/>
      </w:r>
      <w:r w:rsidR="00CB64E5">
        <w:rPr>
          <w:rFonts w:asciiTheme="minorBidi" w:hAnsiTheme="minorBidi" w:cs="Cordia New" w:hint="cs"/>
          <w:color w:val="0D0D0D" w:themeColor="text1" w:themeTint="F2"/>
          <w:sz w:val="30"/>
          <w:szCs w:val="30"/>
          <w:cs/>
          <w:lang w:bidi="th-TH"/>
        </w:rPr>
        <w:t>3</w:t>
      </w:r>
      <w:r w:rsidRPr="0071397F">
        <w:rPr>
          <w:rFonts w:asciiTheme="minorBidi" w:hAnsiTheme="minorBidi" w:cs="Cordia New"/>
          <w:color w:val="0D0D0D" w:themeColor="text1" w:themeTint="F2"/>
          <w:sz w:val="30"/>
          <w:szCs w:val="30"/>
          <w:cs/>
          <w:lang w:bidi="th-TH"/>
        </w:rPr>
        <w:t xml:space="preserve"> วันทำการ</w:t>
      </w:r>
    </w:p>
    <w:p w:rsidR="009922E9" w:rsidRDefault="005148B0" w:rsidP="009922E9">
      <w:pPr>
        <w:jc w:val="center"/>
        <w:rPr>
          <w:b/>
          <w:bCs/>
          <w:sz w:val="32"/>
          <w:szCs w:val="32"/>
          <w:lang w:bidi="th-TH"/>
        </w:rPr>
      </w:pPr>
      <w:r>
        <w:rPr>
          <w:b/>
          <w:bCs/>
          <w:noProof/>
          <w:sz w:val="32"/>
          <w:szCs w:val="32"/>
          <w:lang w:bidi="th-TH"/>
        </w:rPr>
        <w:pict>
          <v:group id="_x0000_s1174" style="position:absolute;left:0;text-align:left;margin-left:32.25pt;margin-top:13.05pt;width:407.55pt;height:426.35pt;z-index:251685888" coordorigin="1722,3475" coordsize="8151,8527"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162" type="#_x0000_t67" style="position:absolute;left:5511;top:5419;width:572;height:540" fillcolor="#9bbb59">
              <v:textbox style="layout-flow:vertical-ideographic"/>
            </v:shape>
            <v:rect id="_x0000_s1163" style="position:absolute;left:1722;top:6091;width:8151;height:495" fillcolor="#c2d69b" strokecolor="#c2d69b" strokeweight="1pt">
              <v:fill color2="#eaf1dd" angle="-45" focus="-50%" type="gradient"/>
              <v:shadow on="t" type="perspective" color="#4e6128" opacity=".5" offset="1pt" offset2="-3pt"/>
              <v:textbox style="mso-next-textbox:#_x0000_s1163">
                <w:txbxContent>
                  <w:p w:rsidR="009922E9" w:rsidRPr="008D6DA4" w:rsidRDefault="009922E9" w:rsidP="009922E9">
                    <w:pPr>
                      <w:jc w:val="center"/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8D6DA4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การพิจารณา (</w:t>
                    </w:r>
                    <w:r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lang w:bidi="th-TH"/>
                      </w:rPr>
                      <w:t>2</w:t>
                    </w:r>
                    <w:r w:rsidRPr="008D6DA4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 </w:t>
                    </w:r>
                    <w:r w:rsidRPr="008D6DA4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วันทำการ)</w:t>
                    </w:r>
                  </w:p>
                </w:txbxContent>
              </v:textbox>
            </v:rect>
            <v:rect id="_x0000_s1164" style="position:absolute;left:1722;top:6614;width:8151;height:1020" strokecolor="#9bbb59">
              <v:textbox style="mso-next-textbox:#_x0000_s1164">
                <w:txbxContent>
                  <w:p w:rsidR="009922E9" w:rsidRPr="009922E9" w:rsidRDefault="009922E9" w:rsidP="009922E9">
                    <w:pPr>
                      <w:rPr>
                        <w:sz w:val="28"/>
                        <w:cs/>
                        <w:lang w:bidi="th-TH"/>
                      </w:rPr>
                    </w:pPr>
                    <w:r w:rsidRPr="00AA5E9E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(1) </w:t>
                    </w:r>
                    <w:r w:rsidRPr="00AA5E9E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พิจารณาคำขอและประเมินเอกสาร</w:t>
                    </w:r>
                    <w:r w:rsidRPr="00AA5E9E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(2) </w:t>
                    </w:r>
                    <w:r w:rsidRPr="00AA5E9E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สรุปผลการประเมินและเสนอออกใบแทน</w:t>
                    </w:r>
                  </w:p>
                </w:txbxContent>
              </v:textbox>
            </v:rect>
            <v:shape id="_x0000_s1165" type="#_x0000_t67" style="position:absolute;left:5511;top:7745;width:572;height:540" fillcolor="#9bbb59">
              <v:textbox style="layout-flow:vertical-ideographic"/>
            </v:shape>
            <v:shape id="_x0000_s1166" type="#_x0000_t67" style="position:absolute;left:5511;top:9987;width:572;height:540" fillcolor="#9bbb59">
              <v:textbox style="layout-flow:vertical-ideographic"/>
            </v:shape>
            <v:rect id="_x0000_s1167" style="position:absolute;left:2965;top:3475;width:5664;height:495" fillcolor="#c2d69b" strokecolor="#c2d69b" strokeweight="1pt">
              <v:fill color2="#eaf1dd" angle="-45" focus="-50%" type="gradient"/>
              <v:shadow on="t" type="perspective" color="#4e6128" opacity=".5" offset="1pt" offset2="-3pt"/>
              <v:textbox style="mso-next-textbox:#_x0000_s1167">
                <w:txbxContent>
                  <w:p w:rsidR="009922E9" w:rsidRPr="004D4D64" w:rsidRDefault="009922E9" w:rsidP="009922E9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2B5DCE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2B5DCE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ตรวจสอบเอกสาร</w:t>
                    </w:r>
                    <w:r w:rsidRPr="002B5DCE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2B5DCE">
                      <w:rPr>
                        <w:rFonts w:ascii="Cordia New" w:hAnsi="Cordia New"/>
                        <w:b/>
                        <w:bCs/>
                        <w:sz w:val="36"/>
                        <w:szCs w:val="36"/>
                      </w:rPr>
                      <w:t>*</w:t>
                    </w:r>
                    <w:r w:rsidR="00B67F68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2B5DCE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 w:rsidRPr="002B5DCE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lang w:bidi="th-TH"/>
                      </w:rPr>
                      <w:t>3</w:t>
                    </w:r>
                    <w:r w:rsidRPr="002B5DCE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 xml:space="preserve"> ชั่วโมง)</w:t>
                    </w:r>
                  </w:p>
                </w:txbxContent>
              </v:textbox>
            </v:rect>
            <v:rect id="_x0000_s1168" style="position:absolute;left:2965;top:4012;width:5664;height:1305" strokecolor="#9bbb59">
              <v:textbox style="mso-next-textbox:#_x0000_s1168">
                <w:txbxContent>
                  <w:p w:rsidR="009922E9" w:rsidRPr="009922E9" w:rsidRDefault="009922E9" w:rsidP="009922E9">
                    <w:pPr>
                      <w:rPr>
                        <w:lang w:bidi="th-TH"/>
                      </w:rPr>
                    </w:pPr>
                    <w:r w:rsidRPr="00AA5E9E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(1)   </w:t>
                    </w:r>
                    <w:r w:rsidRPr="00AA5E9E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รับคำขอ</w:t>
                    </w:r>
                    <w:r w:rsidRPr="00AA5E9E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(2)   </w:t>
                    </w:r>
                    <w:r w:rsidRPr="00AA5E9E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ตรวจสอบความครบถ้วนของคำขอและเอกสารประกอบ</w:t>
                    </w:r>
                    <w:r w:rsidRPr="00AA5E9E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(3)   </w:t>
                    </w:r>
                    <w:r w:rsidRPr="00AA5E9E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คืนสำเนาให้ผู้ยื่นคำขอ</w:t>
                    </w:r>
                  </w:p>
                </w:txbxContent>
              </v:textbox>
            </v:rect>
            <v:rect id="_x0000_s1169" style="position:absolute;left:3999;top:8402;width:3598;height:495" fillcolor="#c2d69b" strokecolor="#c2d69b" strokeweight="1pt">
              <v:fill color2="#eaf1dd" angle="-45" focus="-50%" type="gradient"/>
              <v:shadow on="t" type="perspective" color="#4e6128" opacity=".5" offset="1pt" offset2="-3pt"/>
              <v:textbox style="mso-next-textbox:#_x0000_s1169">
                <w:txbxContent>
                  <w:p w:rsidR="009922E9" w:rsidRPr="008D6DA4" w:rsidRDefault="009922E9" w:rsidP="009922E9">
                    <w:pPr>
                      <w:jc w:val="center"/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8D6DA4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8D6DA4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ลงนาม</w:t>
                    </w:r>
                    <w:r w:rsidRPr="008D6DA4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</w:rPr>
                      <w:t xml:space="preserve"> (</w:t>
                    </w:r>
                    <w:r w:rsidR="00AF47EE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lang w:bidi="th-TH"/>
                      </w:rPr>
                      <w:t>1</w:t>
                    </w:r>
                    <w:r w:rsidR="00AF47EE">
                      <w:rPr>
                        <w:rFonts w:ascii="Cordia New" w:hAnsi="Cordia New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</w:t>
                    </w:r>
                    <w:r w:rsidRPr="008D6DA4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_x0000_s1170" style="position:absolute;left:3999;top:8925;width:3598;height:624" strokecolor="#9bbb59">
              <v:textbox style="mso-next-textbox:#_x0000_s1170">
                <w:txbxContent>
                  <w:p w:rsidR="009922E9" w:rsidRPr="00173478" w:rsidRDefault="00173478" w:rsidP="00172456">
                    <w:pPr>
                      <w:jc w:val="center"/>
                      <w:rPr>
                        <w:rFonts w:asciiTheme="minorBidi" w:hAnsiTheme="minorBidi"/>
                        <w:sz w:val="28"/>
                        <w:szCs w:val="28"/>
                      </w:rPr>
                    </w:pPr>
                    <w:r w:rsidRPr="00AA5E9E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ลงนามอนุญาต</w:t>
                    </w:r>
                  </w:p>
                </w:txbxContent>
              </v:textbox>
            </v:rect>
            <v:rect id="_x0000_s1171" style="position:absolute;left:3179;top:10629;width:5238;height:495" fillcolor="#c2d69b" strokecolor="#c2d69b" strokeweight="1pt">
              <v:fill color2="#eaf1dd" angle="-45" focus="-50%" type="gradient"/>
              <v:shadow on="t" type="perspective" color="#4e6128" opacity=".5" offset="1pt" offset2="-3pt"/>
              <v:textbox style="mso-next-textbox:#_x0000_s1171">
                <w:txbxContent>
                  <w:p w:rsidR="009922E9" w:rsidRPr="008D6DA4" w:rsidRDefault="009922E9" w:rsidP="009922E9">
                    <w:pPr>
                      <w:jc w:val="center"/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8D6DA4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การแจ้งผลการพิจารณา (</w:t>
                    </w:r>
                    <w:r w:rsidR="00173478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lang w:bidi="th-TH"/>
                      </w:rPr>
                      <w:t>1</w:t>
                    </w:r>
                    <w:r w:rsidRPr="008D6DA4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lang w:bidi="th-TH"/>
                      </w:rPr>
                      <w:t xml:space="preserve"> </w:t>
                    </w:r>
                    <w:r>
                      <w:rPr>
                        <w:rFonts w:ascii="Cordia New" w:hAnsi="Cordia New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ชั่วโมง</w:t>
                    </w:r>
                    <w:r w:rsidRPr="008D6DA4">
                      <w:rPr>
                        <w:rFonts w:ascii="Cordia New" w:hAnsi="Cordia New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_x0000_s1172" style="position:absolute;left:3179;top:11152;width:5238;height:850" strokecolor="#9bbb59">
              <v:textbox style="mso-next-textbox:#_x0000_s1172">
                <w:txbxContent>
                  <w:p w:rsidR="009922E9" w:rsidRPr="00173478" w:rsidRDefault="00173478" w:rsidP="00172456">
                    <w:pPr>
                      <w:jc w:val="center"/>
                      <w:rPr>
                        <w:rFonts w:asciiTheme="minorBidi" w:hAnsiTheme="minorBidi"/>
                        <w:sz w:val="28"/>
                        <w:szCs w:val="28"/>
                      </w:rPr>
                    </w:pPr>
                    <w:r w:rsidRPr="00AA5E9E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แจ้งผลการพิจ</w:t>
                    </w:r>
                    <w:r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ารณาและออกใบสั่งชำระค่าธรรมเนีย</w:t>
                    </w:r>
                    <w:r>
                      <w:rPr>
                        <w:rFonts w:asciiTheme="minorBidi" w:hAnsiTheme="minorBidi" w:cs="Cordia New" w:hint="cs"/>
                        <w:noProof/>
                        <w:sz w:val="28"/>
                        <w:szCs w:val="28"/>
                        <w:cs/>
                        <w:lang w:bidi="th-TH"/>
                      </w:rPr>
                      <w:t xml:space="preserve">ม </w:t>
                    </w:r>
                    <w:r w:rsidR="009922E9" w:rsidRPr="00347062">
                      <w:rPr>
                        <w:rFonts w:ascii="Cordia New" w:hAnsi="Cordia New"/>
                        <w:sz w:val="36"/>
                        <w:szCs w:val="36"/>
                        <w:lang w:bidi="th-TH"/>
                      </w:rPr>
                      <w:t>**</w:t>
                    </w:r>
                  </w:p>
                </w:txbxContent>
              </v:textbox>
            </v:rect>
          </v:group>
        </w:pict>
      </w:r>
    </w:p>
    <w:p w:rsidR="009922E9" w:rsidRDefault="009922E9" w:rsidP="009922E9">
      <w:pPr>
        <w:jc w:val="center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jc w:val="center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jc w:val="center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jc w:val="center"/>
        <w:rPr>
          <w:b/>
          <w:bCs/>
          <w:sz w:val="32"/>
          <w:szCs w:val="32"/>
          <w:lang w:bidi="th-TH"/>
        </w:rPr>
      </w:pPr>
    </w:p>
    <w:p w:rsidR="009922E9" w:rsidRPr="00240A70" w:rsidRDefault="009922E9" w:rsidP="009922E9">
      <w:pPr>
        <w:jc w:val="center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tabs>
          <w:tab w:val="left" w:pos="6360"/>
        </w:tabs>
        <w:spacing w:after="200" w:line="276" w:lineRule="auto"/>
        <w:rPr>
          <w:b/>
          <w:bCs/>
          <w:sz w:val="32"/>
          <w:szCs w:val="32"/>
          <w:lang w:bidi="th-TH"/>
        </w:rPr>
      </w:pPr>
      <w:r>
        <w:rPr>
          <w:b/>
          <w:bCs/>
          <w:sz w:val="32"/>
          <w:szCs w:val="32"/>
          <w:lang w:bidi="th-TH"/>
        </w:rPr>
        <w:tab/>
      </w:r>
    </w:p>
    <w:p w:rsidR="009922E9" w:rsidRDefault="009922E9" w:rsidP="009922E9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9922E9" w:rsidRDefault="009922E9" w:rsidP="009922E9">
      <w:pPr>
        <w:spacing w:after="200" w:line="276" w:lineRule="auto"/>
        <w:rPr>
          <w:b/>
          <w:bCs/>
          <w:sz w:val="32"/>
          <w:szCs w:val="32"/>
          <w:lang w:bidi="th-TH"/>
        </w:rPr>
      </w:pPr>
    </w:p>
    <w:p w:rsidR="009922E9" w:rsidRPr="00AA3449" w:rsidRDefault="009922E9" w:rsidP="00AA3449">
      <w:pPr>
        <w:tabs>
          <w:tab w:val="left" w:pos="851"/>
        </w:tabs>
        <w:spacing w:after="0" w:line="240" w:lineRule="auto"/>
        <w:ind w:left="1134" w:hanging="1134"/>
        <w:rPr>
          <w:rFonts w:asciiTheme="minorBidi" w:hAnsiTheme="minorBidi"/>
          <w:b/>
          <w:bCs/>
          <w:sz w:val="26"/>
          <w:szCs w:val="26"/>
          <w:lang w:bidi="th-TH"/>
        </w:rPr>
      </w:pPr>
      <w:r w:rsidRPr="00AA3449">
        <w:rPr>
          <w:rFonts w:asciiTheme="minorBidi" w:hAnsiTheme="minorBidi"/>
          <w:b/>
          <w:bCs/>
          <w:sz w:val="26"/>
          <w:szCs w:val="26"/>
          <w:cs/>
          <w:lang w:bidi="th-TH"/>
        </w:rPr>
        <w:t xml:space="preserve">หมายเหตุ </w:t>
      </w:r>
      <w:r w:rsidRPr="00AA3449">
        <w:rPr>
          <w:rFonts w:asciiTheme="minorBidi" w:hAnsiTheme="minorBidi"/>
          <w:b/>
          <w:bCs/>
          <w:sz w:val="26"/>
          <w:szCs w:val="26"/>
          <w:lang w:bidi="th-TH"/>
        </w:rPr>
        <w:t xml:space="preserve">* </w:t>
      </w:r>
      <w:r w:rsidRPr="00AA3449">
        <w:rPr>
          <w:rFonts w:asciiTheme="minorBidi" w:hAnsiTheme="minorBidi" w:hint="cs"/>
          <w:sz w:val="26"/>
          <w:szCs w:val="26"/>
          <w:cs/>
          <w:lang w:bidi="th-TH"/>
        </w:rPr>
        <w:t xml:space="preserve">  </w:t>
      </w:r>
      <w:r w:rsidR="00AA3449">
        <w:rPr>
          <w:rFonts w:asciiTheme="minorBidi" w:hAnsiTheme="minorBidi" w:hint="cs"/>
          <w:sz w:val="26"/>
          <w:szCs w:val="26"/>
          <w:cs/>
          <w:lang w:bidi="th-TH"/>
        </w:rPr>
        <w:tab/>
      </w:r>
      <w:r w:rsidRPr="00AA3449">
        <w:rPr>
          <w:rFonts w:asciiTheme="minorBidi" w:hAnsiTheme="minorBidi" w:hint="cs"/>
          <w:sz w:val="26"/>
          <w:szCs w:val="26"/>
          <w:cs/>
          <w:lang w:bidi="th-TH"/>
        </w:rPr>
        <w:t>ดูรายละเอียดขั้นตอนการยื่นคำขอและการตรวจสอบความครบถ้วนของคำขอและเอกสารประกอบได้ใน</w:t>
      </w:r>
      <w:r w:rsidRPr="00AA3449">
        <w:rPr>
          <w:rFonts w:asciiTheme="minorBidi" w:hAnsiTheme="minorBidi"/>
          <w:sz w:val="26"/>
          <w:szCs w:val="26"/>
          <w:cs/>
          <w:lang w:bidi="th-TH"/>
        </w:rPr>
        <w:t>แผนผังแสดงขั้นตอนและวิธีการยื่นคำขออนุญาตด้านผลิตภัณฑ์วัตถุอันตราย</w:t>
      </w:r>
    </w:p>
    <w:p w:rsidR="009922E9" w:rsidRPr="00AA3449" w:rsidRDefault="009922E9" w:rsidP="00AA3449">
      <w:pPr>
        <w:tabs>
          <w:tab w:val="left" w:pos="851"/>
        </w:tabs>
        <w:spacing w:after="0" w:line="240" w:lineRule="auto"/>
        <w:ind w:left="1134" w:hanging="1134"/>
        <w:rPr>
          <w:rFonts w:asciiTheme="minorBidi" w:hAnsiTheme="minorBidi"/>
          <w:color w:val="0D0D0D" w:themeColor="text1" w:themeTint="F2"/>
          <w:sz w:val="26"/>
          <w:szCs w:val="26"/>
          <w:cs/>
          <w:lang w:bidi="th-TH"/>
        </w:rPr>
      </w:pPr>
      <w:r w:rsidRPr="00AA3449">
        <w:rPr>
          <w:rFonts w:asciiTheme="minorBidi" w:hAnsiTheme="minorBidi" w:hint="cs"/>
          <w:b/>
          <w:bCs/>
          <w:sz w:val="26"/>
          <w:szCs w:val="26"/>
          <w:cs/>
          <w:lang w:bidi="th-TH"/>
        </w:rPr>
        <w:tab/>
        <w:t xml:space="preserve">**  </w:t>
      </w:r>
      <w:r w:rsidR="00AA3449">
        <w:rPr>
          <w:rFonts w:asciiTheme="minorBidi" w:hAnsiTheme="minorBidi" w:cs="Cordia New" w:hint="cs"/>
          <w:noProof/>
          <w:sz w:val="26"/>
          <w:szCs w:val="26"/>
          <w:cs/>
          <w:lang w:bidi="th-TH"/>
        </w:rPr>
        <w:tab/>
      </w:r>
      <w:r w:rsidR="005A3F5F" w:rsidRPr="00AA3449">
        <w:rPr>
          <w:rFonts w:asciiTheme="minorBidi" w:hAnsiTheme="minorBidi" w:cs="Cordia New"/>
          <w:noProof/>
          <w:sz w:val="26"/>
          <w:szCs w:val="26"/>
          <w:cs/>
          <w:lang w:bidi="th-TH"/>
        </w:rPr>
        <w:t>ระยะเวลาไม่รวมเวลาที่รอผู้ยื่นคำขอมารับใบแทนและชำระค่าธรรมเนียม</w:t>
      </w:r>
    </w:p>
    <w:sectPr w:rsidR="009922E9" w:rsidRPr="00AA3449" w:rsidSect="00AA5E9E">
      <w:headerReference w:type="default" r:id="rId11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8B0" w:rsidRDefault="005148B0" w:rsidP="00C81DB8">
      <w:pPr>
        <w:spacing w:after="0" w:line="240" w:lineRule="auto"/>
      </w:pPr>
      <w:r>
        <w:separator/>
      </w:r>
    </w:p>
  </w:endnote>
  <w:endnote w:type="continuationSeparator" w:id="0">
    <w:p w:rsidR="005148B0" w:rsidRDefault="005148B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8B0" w:rsidRDefault="005148B0" w:rsidP="00C81DB8">
      <w:pPr>
        <w:spacing w:after="0" w:line="240" w:lineRule="auto"/>
      </w:pPr>
      <w:r>
        <w:separator/>
      </w:r>
    </w:p>
  </w:footnote>
  <w:footnote w:type="continuationSeparator" w:id="0">
    <w:p w:rsidR="005148B0" w:rsidRDefault="005148B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00473A" w:rsidP="00C81DB8">
        <w:pPr>
          <w:pStyle w:val="Header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F672B5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672B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A7B45"/>
    <w:multiLevelType w:val="hybridMultilevel"/>
    <w:tmpl w:val="AD447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0473A"/>
    <w:rsid w:val="00013BC7"/>
    <w:rsid w:val="0002479E"/>
    <w:rsid w:val="00031534"/>
    <w:rsid w:val="000424A8"/>
    <w:rsid w:val="00045650"/>
    <w:rsid w:val="00067A20"/>
    <w:rsid w:val="00075E4A"/>
    <w:rsid w:val="00090552"/>
    <w:rsid w:val="00094F82"/>
    <w:rsid w:val="000955A6"/>
    <w:rsid w:val="000C2AAC"/>
    <w:rsid w:val="000C466B"/>
    <w:rsid w:val="000F1309"/>
    <w:rsid w:val="00110F0C"/>
    <w:rsid w:val="00132E1B"/>
    <w:rsid w:val="0014716F"/>
    <w:rsid w:val="00164004"/>
    <w:rsid w:val="00172456"/>
    <w:rsid w:val="00173478"/>
    <w:rsid w:val="0017533B"/>
    <w:rsid w:val="0018441F"/>
    <w:rsid w:val="0019582A"/>
    <w:rsid w:val="001B1C8D"/>
    <w:rsid w:val="001C3719"/>
    <w:rsid w:val="001E05C0"/>
    <w:rsid w:val="00201E94"/>
    <w:rsid w:val="00210AAF"/>
    <w:rsid w:val="00216FA4"/>
    <w:rsid w:val="00242EEE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F66B3"/>
    <w:rsid w:val="00313D38"/>
    <w:rsid w:val="003240F6"/>
    <w:rsid w:val="00341EB6"/>
    <w:rsid w:val="00352D56"/>
    <w:rsid w:val="00353030"/>
    <w:rsid w:val="00357299"/>
    <w:rsid w:val="003733F6"/>
    <w:rsid w:val="00394708"/>
    <w:rsid w:val="00395910"/>
    <w:rsid w:val="003C25A4"/>
    <w:rsid w:val="003F489A"/>
    <w:rsid w:val="003F4A0D"/>
    <w:rsid w:val="00407BFB"/>
    <w:rsid w:val="00422EAB"/>
    <w:rsid w:val="00444BFB"/>
    <w:rsid w:val="00452B6B"/>
    <w:rsid w:val="004636A3"/>
    <w:rsid w:val="00472C0B"/>
    <w:rsid w:val="004C0C85"/>
    <w:rsid w:val="004C3BDE"/>
    <w:rsid w:val="004E30D6"/>
    <w:rsid w:val="004E5749"/>
    <w:rsid w:val="004E651F"/>
    <w:rsid w:val="0050561E"/>
    <w:rsid w:val="005148B0"/>
    <w:rsid w:val="005223AF"/>
    <w:rsid w:val="00541A32"/>
    <w:rsid w:val="00575FAF"/>
    <w:rsid w:val="00593E8D"/>
    <w:rsid w:val="005A1ACC"/>
    <w:rsid w:val="005A3F5F"/>
    <w:rsid w:val="005C02FB"/>
    <w:rsid w:val="005C6B68"/>
    <w:rsid w:val="00600A25"/>
    <w:rsid w:val="0060575F"/>
    <w:rsid w:val="00641F43"/>
    <w:rsid w:val="00642079"/>
    <w:rsid w:val="006437C0"/>
    <w:rsid w:val="0064558D"/>
    <w:rsid w:val="0065175D"/>
    <w:rsid w:val="00652B5C"/>
    <w:rsid w:val="00686AAA"/>
    <w:rsid w:val="006974B7"/>
    <w:rsid w:val="006B37B7"/>
    <w:rsid w:val="006C07C4"/>
    <w:rsid w:val="006C59F0"/>
    <w:rsid w:val="006C6C22"/>
    <w:rsid w:val="006F7BBB"/>
    <w:rsid w:val="00707AED"/>
    <w:rsid w:val="00712638"/>
    <w:rsid w:val="0071397F"/>
    <w:rsid w:val="00725849"/>
    <w:rsid w:val="00760D0B"/>
    <w:rsid w:val="00761FD0"/>
    <w:rsid w:val="00771FD1"/>
    <w:rsid w:val="00781575"/>
    <w:rsid w:val="007851BE"/>
    <w:rsid w:val="00790214"/>
    <w:rsid w:val="00793306"/>
    <w:rsid w:val="007B1462"/>
    <w:rsid w:val="007E1E74"/>
    <w:rsid w:val="00811134"/>
    <w:rsid w:val="008133B6"/>
    <w:rsid w:val="008510BB"/>
    <w:rsid w:val="0085230C"/>
    <w:rsid w:val="00856814"/>
    <w:rsid w:val="00862FC5"/>
    <w:rsid w:val="0087182F"/>
    <w:rsid w:val="0087509D"/>
    <w:rsid w:val="0088317A"/>
    <w:rsid w:val="008A3CB7"/>
    <w:rsid w:val="008A4288"/>
    <w:rsid w:val="008B3521"/>
    <w:rsid w:val="008D7B9E"/>
    <w:rsid w:val="008E2900"/>
    <w:rsid w:val="008E3F17"/>
    <w:rsid w:val="00914267"/>
    <w:rsid w:val="00934C64"/>
    <w:rsid w:val="00961788"/>
    <w:rsid w:val="00982CD7"/>
    <w:rsid w:val="00983E7C"/>
    <w:rsid w:val="0098687F"/>
    <w:rsid w:val="00990FCF"/>
    <w:rsid w:val="009922E9"/>
    <w:rsid w:val="00995D16"/>
    <w:rsid w:val="009A11E7"/>
    <w:rsid w:val="009A1805"/>
    <w:rsid w:val="009B06C0"/>
    <w:rsid w:val="009B2940"/>
    <w:rsid w:val="009B68CC"/>
    <w:rsid w:val="009B7715"/>
    <w:rsid w:val="00A05B9B"/>
    <w:rsid w:val="00A10CDA"/>
    <w:rsid w:val="00A13B6C"/>
    <w:rsid w:val="00A34216"/>
    <w:rsid w:val="00A47270"/>
    <w:rsid w:val="00A47E94"/>
    <w:rsid w:val="00A8064D"/>
    <w:rsid w:val="00AA3449"/>
    <w:rsid w:val="00AA5E9E"/>
    <w:rsid w:val="00AA7734"/>
    <w:rsid w:val="00AB666B"/>
    <w:rsid w:val="00AC4ACB"/>
    <w:rsid w:val="00AD6C90"/>
    <w:rsid w:val="00AE3688"/>
    <w:rsid w:val="00AE6A9D"/>
    <w:rsid w:val="00AF47EE"/>
    <w:rsid w:val="00AF4A06"/>
    <w:rsid w:val="00B23DA2"/>
    <w:rsid w:val="00B509FC"/>
    <w:rsid w:val="00B545DF"/>
    <w:rsid w:val="00B67F68"/>
    <w:rsid w:val="00B81323"/>
    <w:rsid w:val="00B8348D"/>
    <w:rsid w:val="00B95782"/>
    <w:rsid w:val="00BC5DA7"/>
    <w:rsid w:val="00BF6CA4"/>
    <w:rsid w:val="00C1539D"/>
    <w:rsid w:val="00C21238"/>
    <w:rsid w:val="00C26ED0"/>
    <w:rsid w:val="00C3045F"/>
    <w:rsid w:val="00C34BEF"/>
    <w:rsid w:val="00C56E6A"/>
    <w:rsid w:val="00C65D1D"/>
    <w:rsid w:val="00C77AEA"/>
    <w:rsid w:val="00C81DB8"/>
    <w:rsid w:val="00CA51BD"/>
    <w:rsid w:val="00CB64E5"/>
    <w:rsid w:val="00CD3DDC"/>
    <w:rsid w:val="00CE4A67"/>
    <w:rsid w:val="00CE687B"/>
    <w:rsid w:val="00CF27C9"/>
    <w:rsid w:val="00D0421D"/>
    <w:rsid w:val="00D1127F"/>
    <w:rsid w:val="00D13F2E"/>
    <w:rsid w:val="00D17506"/>
    <w:rsid w:val="00D239AD"/>
    <w:rsid w:val="00D2626C"/>
    <w:rsid w:val="00D3016A"/>
    <w:rsid w:val="00D317AD"/>
    <w:rsid w:val="00D5060E"/>
    <w:rsid w:val="00D51311"/>
    <w:rsid w:val="00D55C0F"/>
    <w:rsid w:val="00D86D68"/>
    <w:rsid w:val="00E00F3F"/>
    <w:rsid w:val="00E01AA0"/>
    <w:rsid w:val="00E06DC1"/>
    <w:rsid w:val="00E279FB"/>
    <w:rsid w:val="00E33AD5"/>
    <w:rsid w:val="00E52A24"/>
    <w:rsid w:val="00E56012"/>
    <w:rsid w:val="00E668EE"/>
    <w:rsid w:val="00E76C87"/>
    <w:rsid w:val="00E90756"/>
    <w:rsid w:val="00E9709C"/>
    <w:rsid w:val="00E97AE3"/>
    <w:rsid w:val="00EA6950"/>
    <w:rsid w:val="00EB5853"/>
    <w:rsid w:val="00EC08A9"/>
    <w:rsid w:val="00EF0DAF"/>
    <w:rsid w:val="00EF6623"/>
    <w:rsid w:val="00F028A3"/>
    <w:rsid w:val="00F064C0"/>
    <w:rsid w:val="00F23120"/>
    <w:rsid w:val="00F33716"/>
    <w:rsid w:val="00F5490C"/>
    <w:rsid w:val="00F62F55"/>
    <w:rsid w:val="00F672B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4"/>
    <o:shapelayout v:ext="edit">
      <o:idmap v:ext="edit" data="1"/>
      <o:rules v:ext="edit">
        <o:r id="V:Rule1" type="connector" idref="#_x0000_s1196"/>
        <o:r id="V:Rule2" type="connector" idref="#_x0000_s1195"/>
        <o:r id="V:Rule3" type="connector" idref="#_x0000_s1190"/>
        <o:r id="V:Rule4" type="connector" idref="#_x0000_s1192"/>
        <o:r id="V:Rule5" type="connector" idref="#_x0000_s1194"/>
        <o:r id="V:Rule6" type="connector" idref="#_x0000_s1197"/>
        <o:r id="V:Rule7" type="connector" idref="#_x0000_s1199"/>
        <o:r id="V:Rule8" type="connector" idref="#_x0000_s1200"/>
        <o:r id="V:Rule9" type="connector" idref="#_x0000_s1201"/>
        <o:r id="V:Rule10" type="connector" idref="#_x0000_s1191"/>
        <o:r id="V:Rule11" type="connector" idref="#_x0000_s1193"/>
        <o:r id="V:Rule12" type="connector" idref="#_x0000_s119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fda.moph.go.th/psiond/download/law/ministrial%20reg/ministrial_reg_2552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da.moph.go.th/psiond/download/provincial/officer54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C1941-472A-4FF8-8A43-75E2D9A73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254</TotalTime>
  <Pages>1</Pages>
  <Words>1154</Words>
  <Characters>6582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</dc:creator>
  <cp:lastModifiedBy>suparat</cp:lastModifiedBy>
  <cp:revision>17</cp:revision>
  <cp:lastPrinted>2015-07-02T12:02:00Z</cp:lastPrinted>
  <dcterms:created xsi:type="dcterms:W3CDTF">2015-06-19T04:47:00Z</dcterms:created>
  <dcterms:modified xsi:type="dcterms:W3CDTF">2015-07-10T06:15:00Z</dcterms:modified>
</cp:coreProperties>
</file>